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-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342BBD" w:rsidRPr="00BC470E" w:rsidTr="000C05EF">
        <w:trPr>
          <w:trHeight w:val="273"/>
        </w:trPr>
        <w:tc>
          <w:tcPr>
            <w:tcW w:w="1728" w:type="dxa"/>
          </w:tcPr>
          <w:p w:rsidR="00342BBD" w:rsidRPr="00BC470E" w:rsidRDefault="00342BBD" w:rsidP="000C05E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C470E">
              <w:rPr>
                <w:rFonts w:ascii="Comic Sans MS" w:hAnsi="Comic Sans MS"/>
                <w:b/>
                <w:sz w:val="18"/>
                <w:szCs w:val="18"/>
              </w:rPr>
              <w:t>TARİH:</w:t>
            </w:r>
          </w:p>
          <w:p w:rsidR="00342BBD" w:rsidRPr="00BC470E" w:rsidRDefault="00342BBD" w:rsidP="000C05E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520" w:type="dxa"/>
          </w:tcPr>
          <w:p w:rsidR="00342BBD" w:rsidRPr="00BC470E" w:rsidRDefault="00342BBD" w:rsidP="000C05EF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342BBD" w:rsidRPr="00BC470E" w:rsidTr="000C05EF">
        <w:trPr>
          <w:trHeight w:val="286"/>
        </w:trPr>
        <w:tc>
          <w:tcPr>
            <w:tcW w:w="1728" w:type="dxa"/>
          </w:tcPr>
          <w:p w:rsidR="00342BBD" w:rsidRPr="00BC470E" w:rsidRDefault="00342BBD" w:rsidP="000C05E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C470E">
              <w:rPr>
                <w:rFonts w:ascii="Comic Sans MS" w:hAnsi="Comic Sans MS"/>
                <w:b/>
                <w:sz w:val="18"/>
                <w:szCs w:val="18"/>
              </w:rPr>
              <w:t>ALDIĞI NOT:</w:t>
            </w:r>
          </w:p>
          <w:p w:rsidR="00342BBD" w:rsidRPr="00BC470E" w:rsidRDefault="00342BBD" w:rsidP="000C05E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520" w:type="dxa"/>
          </w:tcPr>
          <w:p w:rsidR="00342BBD" w:rsidRPr="00BC470E" w:rsidRDefault="00342BBD" w:rsidP="000C05EF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342BBD" w:rsidRPr="002147BD" w:rsidRDefault="00342BBD" w:rsidP="000A560D">
      <w:pPr>
        <w:rPr>
          <w:vanish/>
        </w:rPr>
      </w:pPr>
    </w:p>
    <w:tbl>
      <w:tblPr>
        <w:tblpPr w:leftFromText="141" w:rightFromText="141" w:vertAnchor="text" w:horzAnchor="margin" w:tblpY="-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342BBD" w:rsidRPr="00BC470E" w:rsidTr="000C05EF">
        <w:trPr>
          <w:trHeight w:val="265"/>
        </w:trPr>
        <w:tc>
          <w:tcPr>
            <w:tcW w:w="1728" w:type="dxa"/>
          </w:tcPr>
          <w:p w:rsidR="00342BBD" w:rsidRPr="00BC470E" w:rsidRDefault="00342BBD" w:rsidP="000C05EF">
            <w:pPr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BC470E">
              <w:rPr>
                <w:rFonts w:ascii="Comic Sans MS" w:hAnsi="Comic Sans MS" w:cs="Tahoma"/>
                <w:b/>
                <w:sz w:val="18"/>
                <w:szCs w:val="18"/>
              </w:rPr>
              <w:t>ADI SOYADI:</w:t>
            </w:r>
          </w:p>
          <w:p w:rsidR="00342BBD" w:rsidRPr="00BC470E" w:rsidRDefault="00342BBD" w:rsidP="000C05EF">
            <w:pPr>
              <w:jc w:val="center"/>
              <w:rPr>
                <w:rFonts w:ascii="Comic Sans MS" w:hAnsi="Comic Sans MS" w:cs="Tahoma"/>
                <w:sz w:val="18"/>
                <w:szCs w:val="18"/>
              </w:rPr>
            </w:pPr>
          </w:p>
        </w:tc>
        <w:tc>
          <w:tcPr>
            <w:tcW w:w="2880" w:type="dxa"/>
          </w:tcPr>
          <w:p w:rsidR="00342BBD" w:rsidRPr="00BC470E" w:rsidRDefault="00342BBD" w:rsidP="000C05EF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342BBD" w:rsidRPr="00BC470E" w:rsidTr="000C05EF">
        <w:trPr>
          <w:trHeight w:val="277"/>
        </w:trPr>
        <w:tc>
          <w:tcPr>
            <w:tcW w:w="1728" w:type="dxa"/>
          </w:tcPr>
          <w:p w:rsidR="00342BBD" w:rsidRPr="00BC470E" w:rsidRDefault="00342BBD" w:rsidP="000C05EF">
            <w:pPr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BC470E">
              <w:rPr>
                <w:rFonts w:ascii="Comic Sans MS" w:hAnsi="Comic Sans MS" w:cs="Tahoma"/>
                <w:b/>
                <w:sz w:val="18"/>
                <w:szCs w:val="18"/>
              </w:rPr>
              <w:t>NO:</w:t>
            </w:r>
          </w:p>
          <w:p w:rsidR="00342BBD" w:rsidRPr="00BC470E" w:rsidRDefault="00342BBD" w:rsidP="000C05EF">
            <w:pPr>
              <w:jc w:val="center"/>
              <w:rPr>
                <w:rFonts w:ascii="Comic Sans MS" w:hAnsi="Comic Sans MS" w:cs="Tahoma"/>
                <w:sz w:val="18"/>
                <w:szCs w:val="18"/>
              </w:rPr>
            </w:pPr>
          </w:p>
        </w:tc>
        <w:tc>
          <w:tcPr>
            <w:tcW w:w="2880" w:type="dxa"/>
          </w:tcPr>
          <w:p w:rsidR="00342BBD" w:rsidRPr="00BC470E" w:rsidRDefault="00342BBD" w:rsidP="000C05EF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342BBD" w:rsidRPr="0035454E" w:rsidRDefault="00342BBD" w:rsidP="000A560D">
      <w:pPr>
        <w:jc w:val="center"/>
        <w:rPr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MEBlogo" style="position:absolute;left:0;text-align:left;margin-left:1.7pt;margin-top:-14.25pt;width:73.5pt;height:63.8pt;z-index:251647488;visibility:visible;mso-position-horizontal-relative:text;mso-position-vertical-relative:text" o:allowoverlap="f">
            <v:imagedata r:id="rId5" o:title=""/>
            <w10:wrap type="square"/>
          </v:shape>
        </w:pict>
      </w:r>
    </w:p>
    <w:p w:rsidR="00342BBD" w:rsidRPr="0035454E" w:rsidRDefault="00342BBD" w:rsidP="000A560D">
      <w:pPr>
        <w:jc w:val="center"/>
        <w:rPr>
          <w:rFonts w:ascii="Comic Sans MS" w:hAnsi="Comic Sans MS"/>
          <w:b/>
          <w:sz w:val="16"/>
          <w:szCs w:val="16"/>
        </w:rPr>
      </w:pPr>
      <w:r w:rsidRPr="0035454E">
        <w:rPr>
          <w:rFonts w:ascii="Comic Sans MS" w:hAnsi="Comic Sans MS"/>
          <w:b/>
          <w:sz w:val="16"/>
          <w:szCs w:val="16"/>
        </w:rPr>
        <w:t>201</w:t>
      </w:r>
      <w:r>
        <w:rPr>
          <w:rFonts w:ascii="Comic Sans MS" w:hAnsi="Comic Sans MS"/>
          <w:b/>
          <w:sz w:val="16"/>
          <w:szCs w:val="16"/>
        </w:rPr>
        <w:t>..</w:t>
      </w:r>
      <w:r w:rsidRPr="0035454E">
        <w:rPr>
          <w:rFonts w:ascii="Comic Sans MS" w:hAnsi="Comic Sans MS"/>
          <w:b/>
          <w:sz w:val="16"/>
          <w:szCs w:val="16"/>
        </w:rPr>
        <w:t>-201</w:t>
      </w:r>
      <w:r>
        <w:rPr>
          <w:rFonts w:ascii="Comic Sans MS" w:hAnsi="Comic Sans MS"/>
          <w:b/>
          <w:sz w:val="16"/>
          <w:szCs w:val="16"/>
        </w:rPr>
        <w:t>…</w:t>
      </w:r>
      <w:r w:rsidRPr="0035454E">
        <w:rPr>
          <w:rFonts w:ascii="Comic Sans MS" w:hAnsi="Comic Sans MS"/>
          <w:b/>
          <w:sz w:val="16"/>
          <w:szCs w:val="16"/>
        </w:rPr>
        <w:t xml:space="preserve"> DERS YILI </w:t>
      </w:r>
      <w:r>
        <w:rPr>
          <w:rFonts w:ascii="Comic Sans MS" w:hAnsi="Comic Sans MS"/>
          <w:b/>
          <w:sz w:val="16"/>
          <w:szCs w:val="16"/>
        </w:rPr>
        <w:t>……………</w:t>
      </w:r>
      <w:r w:rsidRPr="0035454E">
        <w:rPr>
          <w:rFonts w:ascii="Comic Sans MS" w:hAnsi="Comic Sans MS"/>
          <w:b/>
          <w:sz w:val="16"/>
          <w:szCs w:val="16"/>
        </w:rPr>
        <w:t xml:space="preserve"> ORTAOKULU </w:t>
      </w:r>
      <w:r>
        <w:rPr>
          <w:rFonts w:ascii="Comic Sans MS" w:hAnsi="Comic Sans MS"/>
          <w:b/>
          <w:sz w:val="16"/>
          <w:szCs w:val="16"/>
        </w:rPr>
        <w:t>BİLİM UYGULAMALARI</w:t>
      </w:r>
      <w:r w:rsidRPr="0035454E">
        <w:rPr>
          <w:rFonts w:ascii="Comic Sans MS" w:hAnsi="Comic Sans MS"/>
          <w:b/>
          <w:sz w:val="16"/>
          <w:szCs w:val="16"/>
        </w:rPr>
        <w:t xml:space="preserve"> DERSİ</w:t>
      </w:r>
    </w:p>
    <w:p w:rsidR="00342BBD" w:rsidRPr="00943930" w:rsidRDefault="00342BBD" w:rsidP="00943930">
      <w:pPr>
        <w:jc w:val="center"/>
        <w:rPr>
          <w:rFonts w:ascii="Comic Sans MS" w:hAnsi="Comic Sans MS"/>
          <w:b/>
          <w:sz w:val="16"/>
          <w:szCs w:val="16"/>
        </w:rPr>
        <w:sectPr w:rsidR="00342BBD" w:rsidRPr="00943930" w:rsidSect="000A560D">
          <w:pgSz w:w="11906" w:h="16838"/>
          <w:pgMar w:top="568" w:right="566" w:bottom="709" w:left="709" w:header="708" w:footer="708" w:gutter="0"/>
          <w:cols w:space="708"/>
          <w:docGrid w:linePitch="360"/>
        </w:sectPr>
      </w:pPr>
      <w:r>
        <w:rPr>
          <w:noProof/>
        </w:rPr>
        <w:pict>
          <v:group id="Grup 26" o:spid="_x0000_s1027" style="position:absolute;left:0;text-align:left;margin-left:358.75pt;margin-top:8.45pt;width:178.5pt;height:127.25pt;z-index:-251653632" coordorigin="6295,1014" coordsize="4960,3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">
            <v:group id="Group 9" o:spid="_x0000_s1028" style="position:absolute;left:7545;top:1014;width:2445;height:1130" coordorigin="7109,1579" coordsize="2445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9" type="#_x0000_t202" style="position:absolute;left:7586;top:1579;width:157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<v:textbox>
                  <w:txbxContent>
                    <w:p w:rsidR="00342BBD" w:rsidRPr="00A747DA" w:rsidRDefault="00342BBD" w:rsidP="00252EE8">
                      <w:pPr>
                        <w:jc w:val="center"/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A747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1.TİP</w:t>
                      </w:r>
                    </w:p>
                  </w:txbxContent>
                </v:textbox>
              </v:shape>
              <v:rect id="Rectangle 11" o:spid="_x0000_s1030" style="position:absolute;left:7286;top:2104;width:1875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c0s8QA&#10;AADbAAAADwAAAGRycy9kb3ducmV2LnhtbESPzWrDMBCE74W8g9hAb43cHBrXiWxKID+XUDftJbfF&#10;2lqm1spYcuK8fVQI5DjMzDfMqhhtK87U+8axgtdZAoK4crrhWsHP9+YlBeEDssbWMSm4kocinzyt&#10;MNPuwl90PoZaRAj7DBWYELpMSl8ZsuhnriOO3q/rLYYo+1rqHi8Rbls5T5I3abHhuGCwo7Wh6u84&#10;WAXl9nOxqNJmIGPK8pSaYXcIpNTzdPxYggg0hkf43t5rBfN3+P8Sf4DM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nNLPEAAAA2wAAAA8AAAAAAAAAAAAAAAAAmAIAAGRycy9k&#10;b3ducmV2LnhtbFBLBQYAAAAABAAEAPUAAACJAwAAAAA=&#10;" fillcolor="#d99594"/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12" o:spid="_x0000_s1031" type="#_x0000_t5" style="position:absolute;left:8084;top:2247;width:241;height:4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gWD8AA&#10;AADbAAAADwAAAGRycy9kb3ducmV2LnhtbERPy4rCMBTdD/gP4QpuRNNRGKSaisiIoisddX1pbh/a&#10;3JQmavXrzUKY5eG8Z/PWVOJOjSstK/geRiCIU6tLzhUc/1aDCQjnkTVWlknBkxzMk87XDGNtH7yn&#10;+8HnIoSwi1FB4X0dS+nSggy6oa2JA5fZxqAPsMmlbvARwk0lR1H0Iw2WHBoKrGlZUHo93IwC/n1t&#10;R5yu6+tld+6fsufNnNd9pXrddjEF4an1/+KPe6MVjMP68CX8AJm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4gWD8AAAADbAAAADwAAAAAAAAAAAAAAAACYAgAAZHJzL2Rvd25y&#10;ZXYueG1sUEsFBgAAAAAEAAQA9QAAAIUDAAAAAA==&#10;" fillcolor="#ffc000"/>
              <v:rect id="Rectangle 13" o:spid="_x0000_s1032" style="position:absolute;left:7134;top:1714;width:329;height: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bEHcMA&#10;AADbAAAADwAAAGRycy9kb3ducmV2LnhtbESPT4vCMBTE7wt+h/AEb2tqBVmqUURXUHAP/gGvz+bZ&#10;RpuX0mS1fnuzsOBxmJnfMJNZaytxp8YbxwoG/QQEce604ULB8bD6/ALhA7LGyjEpeJKH2bTzMcFM&#10;uwfv6L4PhYgQ9hkqKEOoMyl9XpJF33c1cfQurrEYomwKqRt8RLitZJokI2nRcFwosaZFSflt/2sV&#10;7BbBrM7Xb3s5LX/MWdv0uNmmSvW67XwMIlAb3uH/9lorGA7g70v8AX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bEHcMAAADbAAAADwAAAAAAAAAAAAAAAACYAgAAZHJzL2Rv&#10;d25yZXYueG1sUEsFBgAAAAAEAAQA9QAAAIgDAAAAAA==&#10;" fillcolor="#b6dde8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33" type="#_x0000_t32" style="position:absolute;left:7299;top:2104;width:0;height:4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mqGsUAAADbAAAADwAAAGRycy9kb3ducmV2LnhtbESPQWvCQBSE74L/YXmF3nTTiMWmriJi&#10;i4dC1RbB2yP7moRm34bsa4z99d2C4HGYmW+Y+bJ3teqoDZVnAw/jBBRx7m3FhYHPj5fRDFQQZIu1&#10;ZzJwoQDLxXAwx8z6M++pO0ihIoRDhgZKkSbTOuQlOQxj3xBH78u3DiXKttC2xXOEu1qnSfKoHVYc&#10;F0psaF1S/n34cQZOk7dOnuz2GNJTIZvd7/F9mrwac3/Xr55BCfVyC1/bW2tgksL/l/gD9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BmqGsUAAADbAAAADwAAAAAAAAAA&#10;AAAAAAChAgAAZHJzL2Rvd25yZXYueG1sUEsFBgAAAAAEAAQA+QAAAJMDAAAAAA==&#10;" strokecolor="#17365d" strokeweight="2.25pt">
                <v:stroke endarrow="block"/>
              </v:shape>
              <v:shape id="AutoShape 15" o:spid="_x0000_s1034" type="#_x0000_t32" style="position:absolute;left:9161;top:2119;width:0;height:4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UPgcYAAADbAAAADwAAAGRycy9kb3ducmV2LnhtbESPX2vCQBDE3wt+h2MLfauXGlo0eoqU&#10;VnwQ6j8E35bcNgnN7YXcGlM/fa9Q6OMwM79hZove1aqjNlSeDTwNE1DEubcVFwaOh/fHMaggyBZr&#10;z2TgmwIs5oO7GWbWX3lH3V4KFSEcMjRQijSZ1iEvyWEY+oY4ep++dShRtoW2LV4j3NV6lCQv2mHF&#10;caHEhl5Lyr/2F2fgnG46mdj1KYzOhbxtb6eP52RlzMN9v5yCEurlP/zXXlsDaQq/X+IP0P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dVD4HGAAAA2wAAAA8AAAAAAAAA&#10;AAAAAAAAoQIAAGRycy9kb3ducmV2LnhtbFBLBQYAAAAABAAEAPkAAACUAwAAAAA=&#10;" strokecolor="#17365d" strokeweight="2.25pt">
                <v:stroke endarrow="block"/>
              </v:shape>
              <v:shape id="Text Box 19" o:spid="_x0000_s1035" type="#_x0000_t202" style="position:absolute;left:7109;top:1729;width:443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<v:textbox>
                  <w:txbxContent>
                    <w:p w:rsidR="00342BBD" w:rsidRPr="000E2F22" w:rsidRDefault="00342BBD" w:rsidP="00252EE8">
                      <w:pPr>
                        <w:rPr>
                          <w:rFonts w:ascii="Century Gothic" w:hAnsi="Century Gothic"/>
                          <w:b/>
                          <w:sz w:val="16"/>
                          <w:szCs w:val="16"/>
                        </w:rPr>
                      </w:pPr>
                      <w:r w:rsidRPr="000E2F22">
                        <w:rPr>
                          <w:rFonts w:ascii="Century Gothic" w:hAnsi="Century Gothic"/>
                          <w:b/>
                          <w:sz w:val="16"/>
                          <w:szCs w:val="16"/>
                        </w:rPr>
                        <w:t>P</w:t>
                      </w:r>
                    </w:p>
                  </w:txbxContent>
                </v:textbox>
              </v:shape>
              <v:shape id="Text Box 20" o:spid="_x0000_s1036" type="#_x0000_t202" style="position:absolute;left:9111;top:2119;width:443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<v:textbox>
                  <w:txbxContent>
                    <w:p w:rsidR="00342BBD" w:rsidRPr="000E2F22" w:rsidRDefault="00342BBD" w:rsidP="00252EE8">
                      <w:pPr>
                        <w:rPr>
                          <w:rFonts w:ascii="Century Gothic" w:hAnsi="Century Gothic"/>
                          <w:b/>
                          <w:sz w:val="16"/>
                          <w:szCs w:val="16"/>
                        </w:rPr>
                      </w:pPr>
                      <w:r w:rsidRPr="000E2F22">
                        <w:rPr>
                          <w:rFonts w:ascii="Century Gothic" w:hAnsi="Century Gothic"/>
                          <w:b/>
                          <w:sz w:val="16"/>
                          <w:szCs w:val="16"/>
                        </w:rPr>
                        <w:t>F</w:t>
                      </w:r>
                    </w:p>
                  </w:txbxContent>
                </v:textbox>
              </v:shape>
            </v:group>
            <v:group id="Group 22" o:spid="_x0000_s1037" style="position:absolute;left:6295;top:2637;width:1993;height:1347" coordorigin="6340,2712" coordsize="1993,13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shape id="Text Box 23" o:spid="_x0000_s1038" type="#_x0000_t202" style="position:absolute;left:6559;top:2712;width:157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<v:textbox>
                  <w:txbxContent>
                    <w:p w:rsidR="00342BBD" w:rsidRPr="00A747DA" w:rsidRDefault="00342BBD" w:rsidP="00252EE8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A747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2.TİP</w:t>
                      </w:r>
                    </w:p>
                  </w:txbxContent>
                </v:textbox>
              </v:shape>
              <v:rect id="Rectangle 24" o:spid="_x0000_s1039" style="position:absolute;left:6458;top:3484;width:1875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DYsIA&#10;AADbAAAADwAAAGRycy9kb3ducmV2LnhtbESPQWvCQBSE74L/YXmCN90ooiG6ShFavUhT20tvj+wz&#10;G5p9G7Ibjf/eLQgeh5n5htnseluLK7W+cqxgNk1AEBdOV1wq+Pl+n6QgfEDWWDsmBXfysNsOBxvM&#10;tLvxF13PoRQRwj5DBSaEJpPSF4Ys+qlriKN3ca3FEGVbSt3iLcJtLedJspQWK44LBhvaGyr+zp1V&#10;kH98rlZFWnVkTJ7/pqY7nAIpNR71b2sQgfrwCj/bR61gMYf/L/EH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nENiwgAAANsAAAAPAAAAAAAAAAAAAAAAAJgCAABkcnMvZG93&#10;bnJldi54bWxQSwUGAAAAAAQABAD1AAAAhwMAAAAA&#10;" fillcolor="#d99594"/>
              <v:shape id="AutoShape 25" o:spid="_x0000_s1040" type="#_x0000_t5" style="position:absolute;left:6340;top:3597;width:241;height:4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z7BcUA&#10;AADbAAAADwAAAGRycy9kb3ducmV2LnhtbESPT2vCQBTE70K/w/IKXoJu/EMpqauIKIo9Na2eH7vP&#10;JDX7NmRXjX76bqHQ4zAzv2Fmi87W4kqtrxwrGA1TEMTamYoLBV+fm8ErCB+QDdaOScGdPCzmT70Z&#10;Zsbd+IOueShEhLDPUEEZQpNJ6XVJFv3QNcTRO7nWYoiyLaRp8RbhtpbjNH2RFiuOCyU2tCpJn/OL&#10;VcDrx37Metucv9+PyeF0v9jjNlGq/9wt30AE6sJ/+K+9MwqmE/j9En+An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PsFxQAAANsAAAAPAAAAAAAAAAAAAAAAAJgCAABkcnMv&#10;ZG93bnJldi54bWxQSwUGAAAAAAQABAD1AAAAigMAAAAA&#10;" fillcolor="#ffc000"/>
              <v:rect id="Rectangle 26" o:spid="_x0000_s1041" style="position:absolute;left:7166;top:3094;width:329;height: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cU+MUA&#10;AADbAAAADwAAAGRycy9kb3ducmV2LnhtbESPzWrDMBCE74W8g9hAb40cE0pxooSQH2ihPdgN5Lqx&#10;NrYSa2UkNXHfvioUehxm5htmsRpsJ27kg3GsYDrJQBDXThtuFBw+908vIEJE1tg5JgXfFGC1HD0s&#10;sNDuziXdqtiIBOFQoII2xr6QMtQtWQwT1xMn7+y8xZikb6T2eE9w28k8y56lRcNpocWeNi3V1+rL&#10;Kig30exPl509H7cf5qRtfnh7z5V6HA/rOYhIQ/wP/7VftYLZDH6/pB8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RxT4xQAAANsAAAAPAAAAAAAAAAAAAAAAAJgCAABkcnMv&#10;ZG93bnJldi54bWxQSwUGAAAAAAQABAD1AAAAigMAAAAA&#10;" fillcolor="#b6dde8"/>
              <v:shape id="AutoShape 27" o:spid="_x0000_s1042" type="#_x0000_t32" style="position:absolute;left:7288;top:3424;width:0;height:4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ZBE8YAAADbAAAADwAAAGRycy9kb3ducmV2LnhtbESPX2vCQBDE3wv9DscW+lYvtSoaPaWU&#10;tvhQ8C+Cb0tuTUJzeyG3jdFP7xUKfRxm5jfMbNG5SrXUhNKzgedeAoo487bk3MB+9/E0BhUE2WLl&#10;mQxcKMBifn83w9T6M2+o3UquIoRDigYKkTrVOmQFOQw9XxNH7+QbhxJlk2vb4DnCXaX7STLSDkuO&#10;CwXW9FZQ9r39cQaOL1+tTOzyEPrHXN7X18NqmHwa8/jQvU5BCXXyH/5rL62BwRB+v8Qfo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/2QRPGAAAA2wAAAA8AAAAAAAAA&#10;AAAAAAAAoQIAAGRycy9kb3ducmV2LnhtbFBLBQYAAAAABAAEAPkAAACUAwAAAAA=&#10;" strokecolor="#17365d" strokeweight="2.25pt">
                <v:stroke endarrow="block"/>
              </v:shape>
              <v:shape id="AutoShape 28" o:spid="_x0000_s1043" type="#_x0000_t32" style="position:absolute;left:8333;top:3034;width:0;height:4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shIMQAAADbAAAADwAAAGRycy9kb3ducmV2LnhtbESP3WoCMRSE7wt9h3AK3tWsP0hZjSKC&#10;oCCIWkp7d9gcN4ubkyWJu9s+vSkUejnMzDfMYtXbWrTkQ+VYwWiYgSAunK64VPB+2b6+gQgRWWPt&#10;mBR8U4DV8vlpgbl2HZ+oPcdSJAiHHBWYGJtcylAYshiGriFO3tV5izFJX0rtsUtwW8txls2kxYrT&#10;gsGGNoaK2/luFdyOP93+0JjL5COOwif79nD9kkoNXvr1HESkPv6H/9o7rWA6g98v6QfI5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6yEgxAAAANsAAAAPAAAAAAAAAAAA&#10;AAAAAKECAABkcnMvZG93bnJldi54bWxQSwUGAAAAAAQABAD5AAAAkgMAAAAA&#10;" strokecolor="#17365d" strokeweight="2.25pt">
                <v:stroke startarrow="block"/>
              </v:shape>
              <v:shape id="Text Box 31" o:spid="_x0000_s1044" type="#_x0000_t202" style="position:absolute;left:7091;top:3083;width:443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<v:textbox>
                  <w:txbxContent>
                    <w:p w:rsidR="00342BBD" w:rsidRPr="000E2F22" w:rsidRDefault="00342BBD" w:rsidP="00252EE8">
                      <w:pPr>
                        <w:rPr>
                          <w:rFonts w:ascii="Century Gothic" w:hAnsi="Century Gothic"/>
                          <w:b/>
                          <w:sz w:val="16"/>
                          <w:szCs w:val="16"/>
                        </w:rPr>
                      </w:pPr>
                      <w:r w:rsidRPr="000E2F22">
                        <w:rPr>
                          <w:rFonts w:ascii="Century Gothic" w:hAnsi="Century Gothic"/>
                          <w:b/>
                          <w:sz w:val="16"/>
                          <w:szCs w:val="16"/>
                        </w:rPr>
                        <w:t>P</w:t>
                      </w:r>
                    </w:p>
                  </w:txbxContent>
                </v:textbox>
              </v:shape>
              <v:shape id="Text Box 32" o:spid="_x0000_s1045" type="#_x0000_t202" style="position:absolute;left:7890;top:3094;width:443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<v:textbox>
                  <w:txbxContent>
                    <w:p w:rsidR="00342BBD" w:rsidRPr="000E2F22" w:rsidRDefault="00342BBD" w:rsidP="00252EE8">
                      <w:pPr>
                        <w:rPr>
                          <w:rFonts w:ascii="Century Gothic" w:hAnsi="Century Gothic"/>
                          <w:b/>
                          <w:sz w:val="16"/>
                          <w:szCs w:val="16"/>
                        </w:rPr>
                      </w:pPr>
                      <w:r w:rsidRPr="000E2F22">
                        <w:rPr>
                          <w:rFonts w:ascii="Century Gothic" w:hAnsi="Century Gothic"/>
                          <w:b/>
                          <w:sz w:val="16"/>
                          <w:szCs w:val="16"/>
                        </w:rPr>
                        <w:t>F</w:t>
                      </w:r>
                    </w:p>
                  </w:txbxContent>
                </v:textbox>
              </v:shape>
            </v:group>
            <v:group id="Group 35" o:spid="_x0000_s1046" style="position:absolute;left:9063;top:2637;width:2192;height:1347" coordorigin="8808,2682" coordsize="2192,13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shape id="Text Box 36" o:spid="_x0000_s1047" type="#_x0000_t202" style="position:absolute;left:9027;top:2682;width:157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<v:textbox>
                  <w:txbxContent>
                    <w:p w:rsidR="00342BBD" w:rsidRPr="00A747DA" w:rsidRDefault="00342BBD" w:rsidP="00252EE8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A747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3.TİP</w:t>
                      </w:r>
                    </w:p>
                  </w:txbxContent>
                </v:textbox>
              </v:shape>
              <v:rect id="Rectangle 37" o:spid="_x0000_s1048" style="position:absolute;left:8926;top:3454;width:1875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xNy8QA&#10;AADbAAAADwAAAGRycy9kb3ducmV2LnhtbESPQWvCQBSE7wX/w/IEb3VjwRqim1CEqpfSGHvp7ZF9&#10;ZkOzb0N2o+m/7xYKPQ4z8w2zKybbiRsNvnWsYLVMQBDXTrfcKPi4vD6mIHxA1tg5JgXf5KHIZw87&#10;zLS785luVWhEhLDPUIEJoc+k9LUhi37peuLoXd1gMUQ5NFIPeI9w28mnJHmWFluOCwZ72huqv6rR&#10;KigP75tNnbYjGVOWn6kZj2+BlFrMp5ctiEBT+A//tU9awXoNv1/iD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sTcvEAAAA2wAAAA8AAAAAAAAAAAAAAAAAmAIAAGRycy9k&#10;b3ducmV2LnhtbFBLBQYAAAAABAAEAPUAAACJAwAAAAA=&#10;" fillcolor="#d99594"/>
              <v:shape id="AutoShape 38" o:spid="_x0000_s1049" type="#_x0000_t5" style="position:absolute;left:8808;top:3567;width:241;height:4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LOQMMA&#10;AADbAAAADwAAAGRycy9kb3ducmV2LnhtbESPT4vCMBTE74LfIbwFL7KmCspSTWURRXFP6q7nR/P6&#10;R5uX0kStfvqNIHgcZuY3zGzemkpcqXGlZQXDQQSCOLW65FzB72H1+QXCeWSNlWVScCcH86TbmWGs&#10;7Y13dN37XAQIuxgVFN7XsZQuLcigG9iaOHiZbQz6IJtc6gZvAW4qOYqiiTRYclgosKZFQel5fzEK&#10;ePnYjjhd1+fTz7H/l90v5rjuK9X7aL+nIDy1/h1+tTdawXgCzy/hB8jk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LOQMMAAADbAAAADwAAAAAAAAAAAAAAAACYAgAAZHJzL2Rv&#10;d25yZXYueG1sUEsFBgAAAAAEAAQA9QAAAIgDAAAAAA==&#10;" fillcolor="#ffc000"/>
              <v:rect id="Rectangle 39" o:spid="_x0000_s1050" style="position:absolute;left:10596;top:3064;width:329;height: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wcUsQA&#10;AADbAAAADwAAAGRycy9kb3ducmV2LnhtbESPT4vCMBTE78J+h/AW9qbpFnSlGkVcBYX14B/w+mye&#10;bbR5KU1W67ffCAseh5n5DTOetrYSN2q8cazgs5eAIM6dNlwoOOyX3SEIH5A1Vo5JwYM8TCdvnTFm&#10;2t15S7ddKESEsM9QQRlCnUnp85Is+p6riaN3do3FEGVTSN3gPcJtJdMkGUiLhuNCiTXNS8qvu1+r&#10;YDsPZnm6LOz5+L0xJ23Tw/onVerjvZ2NQARqwyv8315pBf0veH6JP0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MHFLEAAAA2wAAAA8AAAAAAAAAAAAAAAAAmAIAAGRycy9k&#10;b3ducmV2LnhtbFBLBQYAAAAABAAEAPUAAACJAwAAAAA=&#10;" fillcolor="#b6dde8"/>
              <v:shape id="AutoShape 40" o:spid="_x0000_s1051" type="#_x0000_t32" style="position:absolute;left:10801;top:3424;width:0;height:4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54UMIAAADbAAAADwAAAGRycy9kb3ducmV2LnhtbERPTWvCQBC9C/6HZYTe6kaLxaauIqLi&#10;odA2FsHbkJ0mwexsyI4x7a/vHgoeH+97sepdrTpqQ+XZwGScgCLOva24MPB13D3OQQVBtlh7JgM/&#10;FGC1HA4WmFp/40/qMilUDOGQooFSpEm1DnlJDsPYN8SR+/atQ4mwLbRt8RbDXa2nSfKsHVYcG0ps&#10;aFNSfsmuzsD56a2TF3s4hem5kO3H7+l9luyNeRj161dQQr3cxf/ugzUwi2Pjl/gD9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C54UMIAAADbAAAADwAAAAAAAAAAAAAA&#10;AAChAgAAZHJzL2Rvd25yZXYueG1sUEsFBgAAAAAEAAQA+QAAAJADAAAAAA==&#10;" strokecolor="#17365d" strokeweight="2.25pt">
                <v:stroke endarrow="block"/>
              </v:shape>
              <v:shape id="AutoShape 41" o:spid="_x0000_s1052" type="#_x0000_t32" style="position:absolute;left:9840;top:3068;width:0;height:4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0jj8QAAADbAAAADwAAAGRycy9kb3ducmV2LnhtbESPQWsCMRSE70L/Q3iF3jSrpaVujSKC&#10;YEEQtRR7e2yem8XNy5LE3W1/vREKPQ4z8w0zW/S2Fi35UDlWMB5lIIgLpysuFXwe18M3ECEia6wd&#10;k4IfCrCYPwxmmGvX8Z7aQyxFgnDIUYGJscmlDIUhi2HkGuLknZ23GJP0pdQeuwS3tZxk2au0WHFa&#10;MNjQylBxOVytgsvut/vYNub4/BXH4cS+3Z6/pVJPj/3yHUSkPv6H/9obreBlCvcv6QfI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rSOPxAAAANsAAAAPAAAAAAAAAAAA&#10;AAAAAKECAABkcnMvZG93bnJldi54bWxQSwUGAAAAAAQABAD5AAAAkgMAAAAA&#10;" strokecolor="#17365d" strokeweight="2.25pt">
                <v:stroke startarrow="block"/>
              </v:shape>
              <v:shape id="Text Box 44" o:spid="_x0000_s1053" type="#_x0000_t202" style="position:absolute;left:10557;top:3068;width:443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<v:textbox>
                  <w:txbxContent>
                    <w:p w:rsidR="00342BBD" w:rsidRPr="000E2F22" w:rsidRDefault="00342BBD" w:rsidP="00252EE8">
                      <w:pPr>
                        <w:rPr>
                          <w:rFonts w:ascii="Century Gothic" w:hAnsi="Century Gothic"/>
                          <w:b/>
                          <w:sz w:val="16"/>
                          <w:szCs w:val="16"/>
                        </w:rPr>
                      </w:pPr>
                      <w:r w:rsidRPr="000E2F22">
                        <w:rPr>
                          <w:rFonts w:ascii="Century Gothic" w:hAnsi="Century Gothic"/>
                          <w:b/>
                          <w:sz w:val="16"/>
                          <w:szCs w:val="16"/>
                        </w:rPr>
                        <w:t>P</w:t>
                      </w:r>
                    </w:p>
                  </w:txbxContent>
                </v:textbox>
              </v:shape>
              <v:shape id="Text Box 45" o:spid="_x0000_s1054" type="#_x0000_t202" style="position:absolute;left:9619;top:3552;width:443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<v:textbox>
                  <w:txbxContent>
                    <w:p w:rsidR="00342BBD" w:rsidRPr="000E2F22" w:rsidRDefault="00342BBD" w:rsidP="00252EE8">
                      <w:pPr>
                        <w:rPr>
                          <w:rFonts w:ascii="Century Gothic" w:hAnsi="Century Gothic"/>
                          <w:b/>
                          <w:sz w:val="16"/>
                          <w:szCs w:val="16"/>
                        </w:rPr>
                      </w:pPr>
                      <w:r w:rsidRPr="000E2F22">
                        <w:rPr>
                          <w:rFonts w:ascii="Century Gothic" w:hAnsi="Century Gothic"/>
                          <w:b/>
                          <w:sz w:val="16"/>
                          <w:szCs w:val="16"/>
                        </w:rPr>
                        <w:t>F</w:t>
                      </w:r>
                    </w:p>
                  </w:txbxContent>
                </v:textbox>
              </v:shape>
            </v:group>
            <v:shape id="AutoShape 46" o:spid="_x0000_s1055" type="#_x0000_t32" style="position:absolute;left:6383;top:2559;width:4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hjzMUAAADcAAAADwAAAGRycy9kb3ducmV2LnhtbESPQWvCQBSE74X+h+UVems2DVRLzCpS&#10;KBVzMrH0+pp9JiHZt2l2q/Hfu4LgcZiZb5hsNZleHGl0rWUFr1EMgriyuuVawb78fHkH4Tyyxt4y&#10;KTiTg9Xy8SHDVNsT7+hY+FoECLsUFTTeD6mUrmrIoIvsQBy8gx0N+iDHWuoRTwFuepnE8UwabDks&#10;NDjQR0NVV/wbBe026er518+5y3UiN/lv+b3+K5V6fprWCxCeJn8P39obrSB5m8H1TDgCcn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LhjzMUAAADcAAAADwAAAAAAAAAA&#10;AAAAAAChAgAAZHJzL2Rvd25yZXYueG1sUEsFBgAAAAAEAAQA+QAAAJMDAAAAAA==&#10;" strokecolor="#5a5a5a" strokeweight="1.5pt"/>
            <v:shape id="AutoShape 47" o:spid="_x0000_s1056" type="#_x0000_t32" style="position:absolute;left:8667;top:2559;width:0;height:214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TGV8UAAADcAAAADwAAAGRycy9kb3ducmV2LnhtbESPQWvCQBSE7wX/w/IK3ppNAzYSs4oI&#10;pVJPTSq9vmafSUj2bZrdavz3XUHocZiZb5h8M5lenGl0rWUFz1EMgriyuuVawWf5+rQE4Tyyxt4y&#10;KbiSg8169pBjpu2FP+hc+FoECLsMFTTeD5mUrmrIoIvsQBy8kx0N+iDHWuoRLwFuepnE8Ys02HJY&#10;aHCgXUNVV/waBe170tXp29e1O+hE7g/f5XH7Uyo1f5y2KxCeJv8fvrf3WkGySOF2JhwBuf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/TGV8UAAADcAAAADwAAAAAAAAAA&#10;AAAAAAChAgAAZHJzL2Rvd25yZXYueG1sUEsFBgAAAAAEAAQA+QAAAJMDAAAAAA==&#10;" strokecolor="#5a5a5a" strokeweight="1.5pt"/>
          </v:group>
        </w:pict>
      </w:r>
      <w:r>
        <w:rPr>
          <w:rFonts w:ascii="Comic Sans MS" w:hAnsi="Comic Sans MS"/>
          <w:b/>
          <w:sz w:val="16"/>
          <w:szCs w:val="16"/>
        </w:rPr>
        <w:t>7/D</w:t>
      </w:r>
      <w:r w:rsidRPr="0035454E">
        <w:rPr>
          <w:rFonts w:ascii="Comic Sans MS" w:hAnsi="Comic Sans MS"/>
          <w:b/>
          <w:sz w:val="16"/>
          <w:szCs w:val="16"/>
        </w:rPr>
        <w:t xml:space="preserve"> SINIF</w:t>
      </w:r>
      <w:r>
        <w:rPr>
          <w:rFonts w:ascii="Comic Sans MS" w:hAnsi="Comic Sans MS"/>
          <w:b/>
          <w:sz w:val="16"/>
          <w:szCs w:val="16"/>
        </w:rPr>
        <w:t>I</w:t>
      </w:r>
      <w:r w:rsidRPr="0035454E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>I. DÖNEM II</w:t>
      </w:r>
      <w:bookmarkStart w:id="0" w:name="_GoBack"/>
      <w:bookmarkEnd w:id="0"/>
      <w:r>
        <w:rPr>
          <w:rFonts w:ascii="Comic Sans MS" w:hAnsi="Comic Sans MS"/>
          <w:b/>
          <w:sz w:val="16"/>
          <w:szCs w:val="16"/>
        </w:rPr>
        <w:t>. YAZILISI</w:t>
      </w:r>
    </w:p>
    <w:p w:rsidR="00342BBD" w:rsidRDefault="00342BBD" w:rsidP="000A560D">
      <w:pPr>
        <w:sectPr w:rsidR="00342BBD" w:rsidSect="00183FE0">
          <w:type w:val="continuous"/>
          <w:pgSz w:w="11906" w:h="16838"/>
          <w:pgMar w:top="568" w:right="566" w:bottom="709" w:left="709" w:header="708" w:footer="708" w:gutter="0"/>
          <w:cols w:num="3" w:sep="1" w:space="424"/>
          <w:docGrid w:linePitch="360"/>
        </w:sectPr>
      </w:pPr>
    </w:p>
    <w:p w:rsidR="00342BBD" w:rsidRDefault="00342BBD" w:rsidP="00183FE0">
      <w:pPr>
        <w:pStyle w:val="ListParagraph"/>
        <w:tabs>
          <w:tab w:val="left" w:pos="284"/>
        </w:tabs>
        <w:ind w:left="0"/>
        <w:rPr>
          <w:rFonts w:ascii="Comic Sans MS" w:hAnsi="Comic Sans MS"/>
          <w:b/>
          <w:i/>
          <w:sz w:val="18"/>
          <w:szCs w:val="18"/>
          <w:u w:val="single"/>
        </w:rPr>
      </w:pPr>
    </w:p>
    <w:p w:rsidR="00342BBD" w:rsidRDefault="00342BBD" w:rsidP="00B3523B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a) </w:t>
      </w:r>
      <w:r w:rsidRPr="00B3523B">
        <w:rPr>
          <w:rFonts w:ascii="Comic Sans MS" w:hAnsi="Comic Sans MS"/>
          <w:b/>
          <w:sz w:val="18"/>
          <w:szCs w:val="18"/>
        </w:rPr>
        <w:t xml:space="preserve">Aşağıda bir yayın üç farklı durumu var. Buna göre son halde yayın ucundaki ağırlık kaç N dur? </w:t>
      </w: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shape id="Resim 15" o:spid="_x0000_s1057" type="#_x0000_t75" style="position:absolute;margin-left:-.2pt;margin-top:-.2pt;width:168pt;height:121.5pt;z-index:-251667968;visibility:visible">
            <v:imagedata r:id="rId6" o:title=""/>
          </v:shape>
        </w:pict>
      </w: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b) Uzama-Ağırlık grafiğini çiziniz.</w:t>
      </w: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shape id="Düz Ok Bağlayıcısı 18" o:spid="_x0000_s1058" type="#_x0000_t32" style="position:absolute;margin-left:9.55pt;margin-top:2.25pt;width:0;height:92.2pt;flip:y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" strokeweight="1.25pt">
            <v:stroke endarrow="open"/>
          </v:shape>
        </w:pict>
      </w: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shape id="Düz Ok Bağlayıcısı 16" o:spid="_x0000_s1059" type="#_x0000_t32" style="position:absolute;margin-left:9.55pt;margin-top:6.8pt;width:125.25pt;height:.05pt;flip:y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" strokeweight="1.25pt">
            <v:stroke endarrow="open"/>
          </v:shape>
        </w:pict>
      </w:r>
    </w:p>
    <w:p w:rsidR="00342BBD" w:rsidRDefault="00342BBD" w:rsidP="00B3523B">
      <w:pPr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Pr="000C332E" w:rsidRDefault="00342BBD" w:rsidP="000C332E">
      <w:pPr>
        <w:pStyle w:val="NoSpacing"/>
        <w:rPr>
          <w:rFonts w:ascii="Comic Sans MS" w:hAnsi="Comic Sans MS"/>
          <w:b/>
          <w:sz w:val="18"/>
          <w:szCs w:val="18"/>
        </w:rPr>
      </w:pPr>
      <w:r w:rsidRPr="000C332E">
        <w:rPr>
          <w:rFonts w:ascii="Comic Sans MS" w:hAnsi="Comic Sans MS"/>
          <w:b/>
          <w:sz w:val="18"/>
          <w:szCs w:val="18"/>
        </w:rPr>
        <w:t>2) Şekildeki sürtünmesiz sistemdeki çocuk kaykay ile ilk hızsız olarak kaymaya başlıyor. Cevapları boşluklara uygun bir şekilde yazınız.</w:t>
      </w:r>
    </w:p>
    <w:p w:rsidR="00342BBD" w:rsidRPr="000C332E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Resim 3" o:spid="_x0000_s1060" type="#_x0000_t75" alt="kaykaypistsoru" style="position:absolute;margin-left:3.55pt;margin-top:3.55pt;width:145.5pt;height:107.25pt;z-index:-251665920;visibility:visible">
            <v:imagedata r:id="rId7" o:title="" grayscale="t"/>
          </v:shape>
        </w:pict>
      </w:r>
    </w:p>
    <w:p w:rsidR="00342BBD" w:rsidRPr="000C332E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  <w:r w:rsidRPr="000C332E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</w:t>
      </w:r>
    </w:p>
    <w:p w:rsidR="00342BBD" w:rsidRPr="000C332E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Pr="000C332E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Pr="000C332E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Pr="000C332E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Pr="000C332E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  <w:r w:rsidRPr="000C332E">
        <w:rPr>
          <w:rFonts w:ascii="Comic Sans MS" w:hAnsi="Comic Sans MS"/>
          <w:sz w:val="18"/>
          <w:szCs w:val="18"/>
        </w:rPr>
        <w:t xml:space="preserve"> a. Çocuğun  …… noktasındaki potansiyel enerjisi en büyüktür.</w:t>
      </w:r>
    </w:p>
    <w:p w:rsidR="00342BBD" w:rsidRPr="000C332E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il_fi" o:spid="_x0000_s1061" type="#_x0000_t75" alt="http://junialeigh.files.wordpress.com/2010/05/open-and-close-door.jpg?w=403&amp;h=269" style="position:absolute;margin-left:189.85pt;margin-top:5.5pt;width:81.75pt;height:77.25pt;z-index:-251659776;visibility:visible">
            <v:imagedata r:id="rId8" o:title="" croptop="4745f" cropbottom="10711f" cropleft="39599f" cropright="4554f" grayscale="t"/>
            <w10:wrap type="square"/>
          </v:shape>
        </w:pict>
      </w:r>
      <w:r w:rsidRPr="000C332E">
        <w:rPr>
          <w:rFonts w:ascii="Comic Sans MS" w:hAnsi="Comic Sans MS"/>
          <w:sz w:val="18"/>
          <w:szCs w:val="18"/>
        </w:rPr>
        <w:t xml:space="preserve"> b. Çocuğun  K  noktasındaki potansiyel enerjisi en …………… tür.</w:t>
      </w:r>
    </w:p>
    <w:p w:rsidR="00342BBD" w:rsidRPr="000C332E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  <w:r w:rsidRPr="000C332E">
        <w:rPr>
          <w:rFonts w:ascii="Comic Sans MS" w:hAnsi="Comic Sans MS"/>
          <w:sz w:val="18"/>
          <w:szCs w:val="18"/>
        </w:rPr>
        <w:t xml:space="preserve"> c.  Çocuğun K  noktasındaki ………………... enerjisi en büyüktür.</w:t>
      </w:r>
    </w:p>
    <w:p w:rsidR="00342BBD" w:rsidRPr="000C332E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  <w:r w:rsidRPr="000C332E">
        <w:rPr>
          <w:rFonts w:ascii="Comic Sans MS" w:hAnsi="Comic Sans MS"/>
          <w:sz w:val="18"/>
          <w:szCs w:val="18"/>
        </w:rPr>
        <w:t xml:space="preserve"> d.  Çocuğun …… noktasındaki kinetik enerjisi  en küçüktür.</w:t>
      </w:r>
    </w:p>
    <w:p w:rsidR="00342BBD" w:rsidRPr="000C332E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Metin Kutusu 2" o:spid="_x0000_s1062" type="#_x0000_t202" style="position:absolute;margin-left:177.6pt;margin-top:8.8pt;width:141pt;height:155.8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">
            <v:textbox style="mso-fit-shape-to-text:t">
              <w:txbxContent>
                <w:p w:rsidR="00342BBD" w:rsidRDefault="00342BBD" w:rsidP="000C332E"/>
              </w:txbxContent>
            </v:textbox>
          </v:shape>
        </w:pict>
      </w:r>
      <w:r w:rsidRPr="000C332E">
        <w:rPr>
          <w:rFonts w:ascii="Comic Sans MS" w:hAnsi="Comic Sans MS"/>
          <w:sz w:val="18"/>
          <w:szCs w:val="18"/>
        </w:rPr>
        <w:t xml:space="preserve"> e.  Çocuğun L  noktasındaki ……………………enerjisi M noktasındakinden büyüktür.</w:t>
      </w: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Pr="00DF764F" w:rsidRDefault="00342BBD" w:rsidP="000C332E">
      <w:pPr>
        <w:spacing w:before="240"/>
        <w:rPr>
          <w:rFonts w:ascii="Comic Sans MS" w:hAnsi="Comic Sans MS"/>
          <w:b/>
          <w:color w:val="1F497D"/>
          <w:sz w:val="20"/>
          <w:szCs w:val="20"/>
        </w:rPr>
      </w:pPr>
      <w:r w:rsidRPr="000C332E">
        <w:rPr>
          <w:rFonts w:ascii="Comic Sans MS" w:hAnsi="Comic Sans MS"/>
          <w:b/>
          <w:sz w:val="18"/>
          <w:szCs w:val="18"/>
        </w:rPr>
        <w:t>3)</w:t>
      </w:r>
      <w:r w:rsidRPr="000C332E">
        <w:rPr>
          <w:rFonts w:ascii="Comic Sans MS" w:hAnsi="Comic Sans MS"/>
          <w:b/>
          <w:color w:val="1F497D"/>
          <w:sz w:val="20"/>
          <w:szCs w:val="20"/>
        </w:rPr>
        <w:t xml:space="preserve"> </w:t>
      </w:r>
      <w:r w:rsidRPr="000C332E">
        <w:rPr>
          <w:rFonts w:ascii="Comic Sans MS" w:hAnsi="Comic Sans MS"/>
          <w:b/>
          <w:sz w:val="18"/>
          <w:szCs w:val="18"/>
        </w:rPr>
        <w:t>Aşağıdaki resimlerde sorulan soruları fiziksel anlamda iş yapıp yapmadıklarına göre cevaplayınız.</w:t>
      </w:r>
    </w:p>
    <w:p w:rsidR="00342BBD" w:rsidRPr="00DF764F" w:rsidRDefault="00342BBD" w:rsidP="000C332E">
      <w:pPr>
        <w:rPr>
          <w:rFonts w:ascii="Comic Sans MS" w:hAnsi="Comic Sans MS"/>
          <w:color w:val="1F497D"/>
          <w:sz w:val="20"/>
          <w:szCs w:val="20"/>
        </w:rPr>
      </w:pPr>
      <w:r>
        <w:rPr>
          <w:noProof/>
        </w:rPr>
        <w:pict>
          <v:shape id="Resim 9" o:spid="_x0000_s1063" type="#_x0000_t75" alt="2009-12-04 22 13 43" style="position:absolute;margin-left:9.15pt;margin-top:8.45pt;width:101.25pt;height:102pt;z-index:-251660800;visibility:visible">
            <v:imagedata r:id="rId9" o:title="" grayscale="t"/>
          </v:shape>
        </w:pict>
      </w:r>
      <w:r>
        <w:rPr>
          <w:noProof/>
        </w:rPr>
        <w:pict>
          <v:shape id="Resim 7" o:spid="_x0000_s1064" type="#_x0000_t75" alt="2009-12-04 22 03 21" style="position:absolute;margin-left:408.9pt;margin-top:4.7pt;width:111pt;height:99pt;z-index:-251661824;visibility:visible">
            <v:imagedata r:id="rId10" o:title=""/>
          </v:shape>
        </w:pict>
      </w: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65" type="#_x0000_t202" style="position:absolute;margin-left:-3.8pt;margin-top:.95pt;width:141pt;height:155.0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">
            <v:textbox style="mso-fit-shape-to-text:t">
              <w:txbxContent>
                <w:p w:rsidR="00342BBD" w:rsidRDefault="00342BBD"/>
              </w:txbxContent>
            </v:textbox>
          </v:shape>
        </w:pict>
      </w:r>
      <w:r>
        <w:rPr>
          <w:noProof/>
        </w:rPr>
        <w:pict>
          <v:shape id="Resim 284" o:spid="_x0000_s1066" type="#_x0000_t75" style="position:absolute;margin-left:181.5pt;margin-top:2.85pt;width:177pt;height:156.75pt;z-index:-251650560;visibility:visible" wrapcoords="2654 103 275 3411 275 3721 1464 5064 -92 6718 -92 10645 641 11678 1007 11678 1007 16639 183 17466 0 17776 0 21393 21600 21393 21600 17673 21325 17363 20136 16639 20319 11782 19769 11678 16749 11678 20959 10645 20868 6718 19312 5064 19495 1033 18031 827 3020 103 2654 103">
            <v:imagedata r:id="rId11" o:title="" grayscale="t"/>
            <w10:wrap type="tight"/>
          </v:shape>
        </w:pict>
      </w:r>
    </w:p>
    <w:p w:rsidR="00342BB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Resim 6" o:spid="_x0000_s1067" type="#_x0000_t75" alt="2009-12-04 21 11 16" style="position:absolute;margin-left:.15pt;margin-top:1.1pt;width:107.6pt;height:96pt;z-index:-251662848;visibility:visible">
            <v:imagedata r:id="rId12" o:title="" grayscale="t"/>
          </v:shape>
        </w:pict>
      </w:r>
    </w:p>
    <w:p w:rsidR="00342BB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68" type="#_x0000_t202" style="position:absolute;margin-left:-3.05pt;margin-top:.55pt;width:141pt;height:155.8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">
            <v:textbox style="mso-fit-shape-to-text:t">
              <w:txbxContent>
                <w:p w:rsidR="00342BBD" w:rsidRDefault="00342BBD" w:rsidP="000C332E"/>
              </w:txbxContent>
            </v:textbox>
          </v:shape>
        </w:pict>
      </w:r>
    </w:p>
    <w:p w:rsidR="00342BB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Resim 5" o:spid="_x0000_s1069" type="#_x0000_t75" alt="2009-12-04 21 02 35" style="position:absolute;margin-left:2.1pt;margin-top:6.35pt;width:103.45pt;height:120pt;z-index:-251663872;visibility:visible">
            <v:imagedata r:id="rId13" o:title="" grayscale="t"/>
          </v:shape>
        </w:pict>
      </w: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Pr="0058339D" w:rsidRDefault="00342BBD" w:rsidP="000C332E">
      <w:pPr>
        <w:tabs>
          <w:tab w:val="left" w:pos="7725"/>
        </w:tabs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sz w:val="20"/>
          <w:szCs w:val="20"/>
        </w:rPr>
        <w:tab/>
      </w: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70" type="#_x0000_t202" style="position:absolute;margin-left:-3.05pt;margin-top:11.2pt;width:141pt;height:155.0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">
            <v:textbox style="mso-fit-shape-to-text:t">
              <w:txbxContent>
                <w:p w:rsidR="00342BBD" w:rsidRDefault="00342BBD" w:rsidP="000C332E"/>
              </w:txbxContent>
            </v:textbox>
          </v:shape>
        </w:pict>
      </w:r>
    </w:p>
    <w:p w:rsidR="00342BBD" w:rsidRPr="0058339D" w:rsidRDefault="00342BBD" w:rsidP="000C332E">
      <w:pPr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tabs>
          <w:tab w:val="left" w:pos="3945"/>
        </w:tabs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1" o:spid="_x0000_s1071" type="#_x0000_t62" style="position:absolute;margin-left:1.95pt;margin-top:6.1pt;width:70.95pt;height:69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" adj="8829,26859" filled="f" strokeweight="1.25pt">
            <v:textbox inset=".5mm,0,.5mm,0">
              <w:txbxContent>
                <w:p w:rsidR="00342BBD" w:rsidRPr="00AE4D28" w:rsidRDefault="00342BBD" w:rsidP="000C332E">
                  <w:pPr>
                    <w:rPr>
                      <w:rFonts w:ascii="Comic Sans MS" w:hAnsi="Comic Sans MS"/>
                      <w:b/>
                      <w:sz w:val="14"/>
                      <w:szCs w:val="14"/>
                    </w:rPr>
                  </w:pPr>
                  <w:r w:rsidRPr="00AE4D28">
                    <w:rPr>
                      <w:rFonts w:ascii="Comic Sans MS" w:hAnsi="Comic Sans MS"/>
                      <w:b/>
                      <w:sz w:val="14"/>
                      <w:szCs w:val="14"/>
                    </w:rPr>
                    <w:t>Çok kuvvet uygul</w:t>
                  </w:r>
                  <w:r>
                    <w:rPr>
                      <w:rFonts w:ascii="Comic Sans MS" w:hAnsi="Comic Sans MS"/>
                      <w:b/>
                      <w:sz w:val="14"/>
                      <w:szCs w:val="14"/>
                    </w:rPr>
                    <w:t xml:space="preserve">uyorum ama bir türlü açamıyorum. </w:t>
                  </w:r>
                  <w:r w:rsidRPr="00AE4D28">
                    <w:rPr>
                      <w:rFonts w:ascii="Comic Sans MS" w:hAnsi="Comic Sans MS"/>
                      <w:b/>
                      <w:sz w:val="14"/>
                      <w:szCs w:val="14"/>
                    </w:rPr>
                    <w:t>Acaba iş yapmış mıyım?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sz w:val="20"/>
          <w:szCs w:val="20"/>
        </w:rPr>
        <w:t xml:space="preserve">        </w:t>
      </w:r>
    </w:p>
    <w:p w:rsidR="00342BBD" w:rsidRDefault="00342BBD" w:rsidP="000C332E">
      <w:pPr>
        <w:pStyle w:val="NoSpacing"/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20"/>
          <w:szCs w:val="20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20"/>
          <w:szCs w:val="20"/>
        </w:rPr>
      </w:pPr>
    </w:p>
    <w:p w:rsidR="00342BBD" w:rsidRDefault="00342BBD" w:rsidP="00252EE8">
      <w:pPr>
        <w:rPr>
          <w:rFonts w:ascii="Segoe Print" w:hAnsi="Segoe Print"/>
          <w:b/>
          <w:color w:val="C00000"/>
        </w:rPr>
      </w:pPr>
      <w:r>
        <w:rPr>
          <w:rFonts w:ascii="Comic Sans MS" w:hAnsi="Comic Sans MS"/>
          <w:sz w:val="20"/>
          <w:szCs w:val="20"/>
        </w:rPr>
        <w:t xml:space="preserve">4)  </w:t>
      </w:r>
    </w:p>
    <w:p w:rsidR="00342BBD" w:rsidRDefault="00342BBD" w:rsidP="00252EE8">
      <w:pPr>
        <w:rPr>
          <w:rFonts w:ascii="Segoe Print" w:hAnsi="Segoe Print"/>
          <w:b/>
          <w:color w:val="C00000"/>
        </w:rPr>
      </w:pPr>
      <w:r>
        <w:rPr>
          <w:noProof/>
        </w:rPr>
        <w:pict>
          <v:group id="Grup 258" o:spid="_x0000_s1072" style="position:absolute;margin-left:275.2pt;margin-top:30.75pt;width:265.85pt;height:227.3pt;z-index:251663872" coordorigin="6295,6289" coordsize="5317,4546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">
            <v:shape id="Picture 49" o:spid="_x0000_s1073" type="#_x0000_t75" style="position:absolute;left:6572;top:6289;width:1027;height:1027;rotation:2531783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mIZlTFAAAA3AAAAA8AAABkcnMvZG93bnJldi54bWxEj0FrwkAUhO8F/8PyBC9SN6ZUYnQVEZTS&#10;SzEWz8/saxKafRt3V03/fbcg9DjMzDfMct2bVtzI+caygukkAUFcWt1wpeDzuHvOQPiArLG1TAp+&#10;yMN6NXhaYq7tnQ90K0IlIoR9jgrqELpcSl/WZNBPbEccvS/rDIYoXSW1w3uEm1amSTKTBhuOCzV2&#10;tK2p/C6uRsFlXmUZbccFpef3l3N72bsPf1JqNOw3CxCB+vAffrTftIL0dQ5/Z+IRkK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piGZUxQAAANwAAAAPAAAAAAAAAAAAAAAA&#10;AJ8CAABkcnMvZG93bnJldi54bWxQSwUGAAAAAAQABAD3AAAAkQMAAAAA&#10;">
              <v:imagedata r:id="rId14" o:title=""/>
            </v:shape>
            <v:shape id="Picture 50" o:spid="_x0000_s1074" type="#_x0000_t75" style="position:absolute;left:8012;top:6289;width:1499;height:12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gEBjEAAAA3AAAAA8AAABkcnMvZG93bnJldi54bWxET01rwkAQvRf6H5Yp9FY3FRpDdBPaoqi9&#10;RaXQ25Adk2B2NmQ3mvTXdw8Fj4/3vcpH04or9a6xrOB1FoEgLq1uuFJwOm5eEhDOI2tsLZOCiRzk&#10;2ePDClNtb1zQ9eArEULYpaig9r5LpXRlTQbdzHbEgTvb3qAPsK+k7vEWwk0r51EUS4MNh4YaO/qs&#10;qbwcBqPg5/d78JfhuP54K3BKtouv/WIfK/X8NL4vQXga/V38795pBfM4zA9nwhGQ2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mgEBjEAAAA3AAAAA8AAAAAAAAAAAAAAAAA&#10;nwIAAGRycy9kb3ducmV2LnhtbFBLBQYAAAAABAAEAPcAAACQAwAAAAA=&#10;">
              <v:imagedata r:id="rId15" o:title=""/>
            </v:shape>
            <v:shape id="Picture 51" o:spid="_x0000_s1075" type="#_x0000_t75" style="position:absolute;left:7832;top:8629;width:1993;height:14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wgnrGAAAA3AAAAA8AAABkcnMvZG93bnJldi54bWxEj0FrwkAUhO8F/8PyCr2IbvQgJboJUiwK&#10;9aItirdH9pkNZt+m2TWm/fVuQehxmJlvmEXe21p01PrKsYLJOAFBXDhdcang6/N99ArCB2SNtWNS&#10;8EMe8mzwtMBUuxvvqNuHUkQI+xQVmBCaVEpfGLLox64hjt7ZtRZDlG0pdYu3CLe1nCbJTFqsOC4Y&#10;bOjNUHHZX62Cbnn8WJuzP/2uC9MMebU9bL+9Ui/P/XIOIlAf/sOP9kYrmM4m8HcmHgGZ3Q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QLCCesYAAADcAAAADwAAAAAAAAAAAAAA&#10;AACfAgAAZHJzL2Rvd25yZXYueG1sUEsFBgAAAAAEAAQA9wAAAJIDAAAAAA==&#10;">
              <v:imagedata r:id="rId16" o:title=""/>
              <o:lock v:ext="edit" cropping="t"/>
            </v:shape>
            <v:shape id="Picture 52" o:spid="_x0000_s1076" type="#_x0000_t75" style="position:absolute;left:9812;top:6289;width:1252;height:10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X9IDFAAAA3AAAAA8AAABkcnMvZG93bnJldi54bWxEj8FqwzAQRO+B/oPYQm+JXBeM40YJoa2h&#10;lxzi5NLbYm1sp9LKWKrt/n1UKOQ4zMwbZrObrREjDb5zrOB5lYAgrp3uuFFwPpXLHIQPyBqNY1Lw&#10;Sx5224fFBgvtJj7SWIVGRAj7AhW0IfSFlL5uyaJfuZ44ehc3WAxRDo3UA04Rbo1MkySTFjuOCy32&#10;9NZS/V39WAWzof3H+zX1pnw5nNZ9Xo3yq1Pq6XHev4IINId7+L/9qRWkWQp/Z+IRkNs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n1/SAxQAAANwAAAAPAAAAAAAAAAAAAAAA&#10;AJ8CAABkcnMvZG93bnJldi54bWxQSwUGAAAAAAQABAD3AAAAkQMAAAAA&#10;">
              <v:imagedata r:id="rId17" o:title=""/>
            </v:shape>
            <v:shape id="Picture 53" o:spid="_x0000_s1077" type="#_x0000_t75" style="position:absolute;left:9992;top:8673;width:1260;height:12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KQ/HFAAAA3AAAAA8AAABkcnMvZG93bnJldi54bWxEj09rwkAUxO+C32F5ghfRTS0NEl2lEZS2&#10;4sF/92f2mQSzb0N21bSfvlsoeBxm5jfMbNGaStypcaVlBS+jCARxZnXJuYLjYTWcgHAeWWNlmRR8&#10;k4PFvNuZYaLtg3d03/tcBAi7BBUU3teJlC4ryKAb2Zo4eBfbGPRBNrnUDT4C3FRyHEWxNFhyWCiw&#10;pmVB2XV/MwqW9eCUvn2eU0bt5fprs4u3P6lS/V77PgXhqfXP8H/7QysYx6/wdyYcATn/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nCkPxxQAAANwAAAAPAAAAAAAAAAAAAAAA&#10;AJ8CAABkcnMvZG93bnJldi54bWxQSwUGAAAAAAQABAD3AAAAkQMAAAAA&#10;">
              <v:imagedata r:id="rId18" o:title=""/>
            </v:shape>
            <v:shape id="Picture 54" o:spid="_x0000_s1078" type="#_x0000_t75" style="position:absolute;left:6572;top:8629;width:962;height:12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l30/EAAAA3AAAAA8AAABkcnMvZG93bnJldi54bWxEj0Frg0AUhO+F/IflBXopdY2IiHUNJZCS&#10;9haTS28P91Wl7ltxt9H213cDgRyHmW+GKbeLGcSFJtdbVrCJYhDEjdU9twrOp/1zDsJ5ZI2DZVLw&#10;Sw621eqhxELbmY90qX0rQgm7AhV03o+FlK7pyKCL7EgcvC87GfRBTq3UE86h3AwyieNMGuw5LHQ4&#10;0q6j5rv+MQqSzCZzmo9P7/3h7/NtOQ7JR7pX6nG9vL6A8LT4e/hGH/SVS+F6JhwBWf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wl30/EAAAA3AAAAA8AAAAAAAAAAAAAAAAA&#10;nwIAAGRycy9kb3ducmV2LnhtbFBLBQYAAAAABAAEAPcAAACQAwAAAAA=&#10;">
              <v:imagedata r:id="rId19" o:title=""/>
            </v:shape>
            <v:shape id="Text Box 55" o:spid="_x0000_s1079" type="#_x0000_t202" style="position:absolute;left:6295;top:7559;width:1604;height: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0bYsYA&#10;AADcAAAADwAAAGRycy9kb3ducmV2LnhtbESPQWvCQBSE70L/w/IKXkQ3ahtt6ipFqNhbq9JeH9ln&#10;Esy+TXe3Mf57tyB4HGbmG2ax6kwtWnK+sqxgPEpAEOdWV1woOOzfh3MQPiBrrC2Tggt5WC0fegvM&#10;tD3zF7W7UIgIYZ+hgjKEJpPS5yUZ9CPbEEfvaJ3BEKUrpHZ4jnBTy0mSpNJgxXGhxIbWJeWn3Z9R&#10;MH/atj/+Y/r5nafH+iUMZu3m1ynVf+zeXkEE6sI9fGtvtYJJ+gz/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10bYsYAAADcAAAADwAAAAAAAAAAAAAAAACYAgAAZHJz&#10;L2Rvd25yZXYueG1sUEsFBgAAAAAEAAQA9QAAAIsDAAAAAA==&#10;">
              <v:textbox>
                <w:txbxContent>
                  <w:p w:rsidR="00342BBD" w:rsidRPr="00AD1D2A" w:rsidRDefault="00342BBD" w:rsidP="00252EE8">
                    <w:pPr>
                      <w:jc w:val="center"/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>Makas</w:t>
                    </w:r>
                  </w:p>
                  <w:p w:rsidR="00342BBD" w:rsidRPr="00AD1D2A" w:rsidRDefault="00342BBD" w:rsidP="00252EE8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Text Box 56" o:spid="_x0000_s1080" type="#_x0000_t202" style="position:absolute;left:7993;top:7559;width:1604;height: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+FFcUA&#10;AADcAAAADwAAAGRycy9kb3ducmV2LnhtbESPQWvCQBSE70L/w/KEXkQ3tSXa1FVKwaI3q6LXR/aZ&#10;BLNv0901xn/vCoUeh5n5hpktOlOLlpyvLCt4GSUgiHOrKy4U7HfL4RSED8gaa8uk4EYeFvOn3gwz&#10;ba/8Q+02FCJC2GeooAyhyaT0eUkG/cg2xNE7WWcwROkKqR1eI9zUcpwkqTRYcVwosaGvkvLz9mIU&#10;TN9W7dGvXzeHPD3V72Ewab9/nVLP/e7zA0SgLvyH/9orrWCcpvA4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j4UVxQAAANwAAAAPAAAAAAAAAAAAAAAAAJgCAABkcnMv&#10;ZG93bnJldi54bWxQSwUGAAAAAAQABAD1AAAAigMAAAAA&#10;">
              <v:textbox>
                <w:txbxContent>
                  <w:p w:rsidR="00342BBD" w:rsidRPr="00AD1D2A" w:rsidRDefault="00342BBD" w:rsidP="00252EE8">
                    <w:pPr>
                      <w:rPr>
                        <w:rFonts w:ascii="Century Gothic" w:hAnsi="Century Gothic"/>
                      </w:rPr>
                    </w:pPr>
                    <w:r w:rsidRPr="00AD1D2A">
                      <w:rPr>
                        <w:rFonts w:ascii="Century Gothic" w:hAnsi="Century Gothic"/>
                      </w:rPr>
                      <w:t>El arabası</w:t>
                    </w:r>
                  </w:p>
                  <w:p w:rsidR="00342BBD" w:rsidRPr="00AD1D2A" w:rsidRDefault="00342BBD" w:rsidP="00252EE8">
                    <w:pPr>
                      <w:jc w:val="center"/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Text Box 57" o:spid="_x0000_s1081" type="#_x0000_t202" style="position:absolute;left:9694;top:7559;width:1751;height: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MgjsYA&#10;AADcAAAADwAAAGRycy9kb3ducmV2LnhtbESPT2vCQBTE70K/w/IEL6Kb2hJt6ioitOit/kGvj+wz&#10;CWbfxt1tTL99Vyj0OMzMb5j5sjO1aMn5yrKC53ECgji3uuJCwfHwMZqB8AFZY22ZFPyQh+XiqTfH&#10;TNs776jdh0JECPsMFZQhNJmUPi/JoB/bhjh6F+sMhihdIbXDe4SbWk6SJJUGK44LJTa0Lim/7r+N&#10;gtnrpj377cvXKU8v9VsYTtvPm1Nq0O9W7yACdeE//NfeaAWTdAqPM/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MgjsYAAADcAAAADwAAAAAAAAAAAAAAAACYAgAAZHJz&#10;L2Rvd25yZXYueG1sUEsFBgAAAAAEAAQA9QAAAIsDAAAAAA==&#10;">
              <v:textbox>
                <w:txbxContent>
                  <w:p w:rsidR="00342BBD" w:rsidRPr="00AD1D2A" w:rsidRDefault="00342BBD" w:rsidP="00252EE8">
                    <w:pPr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>Şeker maşası</w:t>
                    </w:r>
                  </w:p>
                  <w:p w:rsidR="00342BBD" w:rsidRPr="00AD1D2A" w:rsidRDefault="00342BBD" w:rsidP="00252EE8">
                    <w:pPr>
                      <w:rPr>
                        <w:rFonts w:ascii="Century Gothic" w:hAnsi="Century Gothic"/>
                      </w:rPr>
                    </w:pPr>
                  </w:p>
                  <w:p w:rsidR="00342BBD" w:rsidRPr="00AD1D2A" w:rsidRDefault="00342BBD" w:rsidP="00252EE8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Text Box 58" o:spid="_x0000_s1082" type="#_x0000_t202" style="position:absolute;left:6338;top:9962;width:1604;height: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y0/MIA&#10;AADcAAAADwAAAGRycy9kb3ducmV2LnhtbERPy2rCQBTdF/yH4RbcFJ2oJWp0lCIodueLdnvJXJPQ&#10;zJ10Zozx751FocvDeS/XnalFS85XlhWMhgkI4tzqigsFl/N2MAPhA7LG2jIpeJCH9ar3ssRM2zsf&#10;qT2FQsQQ9hkqKENoMil9XpJBP7QNceSu1hkMEbpCaof3GG5qOU6SVBqsODaU2NCmpPzndDMKZu/7&#10;9tt/Tg5feXqt5+Ft2u5+nVL91+5jASJQF/7Ff+69VjBO49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XLT8wgAAANwAAAAPAAAAAAAAAAAAAAAAAJgCAABkcnMvZG93&#10;bnJldi54bWxQSwUGAAAAAAQABAD1AAAAhwMAAAAA&#10;">
              <v:textbox>
                <w:txbxContent>
                  <w:p w:rsidR="00342BBD" w:rsidRPr="00AD1D2A" w:rsidRDefault="00342BBD" w:rsidP="00252EE8">
                    <w:pPr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 xml:space="preserve">Ceviz </w:t>
                    </w:r>
                    <w:r w:rsidRPr="00AD1D2A">
                      <w:rPr>
                        <w:rFonts w:ascii="Century Gothic" w:hAnsi="Century Gothic"/>
                        <w:sz w:val="18"/>
                        <w:szCs w:val="18"/>
                      </w:rPr>
                      <w:t>kıracağı</w:t>
                    </w:r>
                  </w:p>
                  <w:p w:rsidR="00342BBD" w:rsidRPr="00AD1D2A" w:rsidRDefault="00342BBD" w:rsidP="00252EE8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Text Box 59" o:spid="_x0000_s1083" type="#_x0000_t202" style="position:absolute;left:8073;top:9962;width:1604;height: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ARZ8YA&#10;AADcAAAADwAAAGRycy9kb3ducmV2LnhtbESPT2vCQBTE7wW/w/KEXkrd+IdUo6uUQsXeNJZ6fWSf&#10;STD7Nt3dxvTbdwuCx2FmfsOsNr1pREfO15YVjEcJCOLC6ppLBZ/H9+c5CB+QNTaWScEvedisBw8r&#10;zLS98oG6PJQiQthnqKAKoc2k9EVFBv3ItsTRO1tnMETpSqkdXiPcNHKSJKk0WHNcqLClt4qKS/5j&#10;FMxnu+7kP6b7ryI9N4vw9NJtv51Sj8P+dQkiUB/u4Vt7pxVM0gX8n4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ARZ8YAAADcAAAADwAAAAAAAAAAAAAAAACYAgAAZHJz&#10;L2Rvd25yZXYueG1sUEsFBgAAAAAEAAQA9QAAAIsDAAAAAA==&#10;">
              <v:textbox>
                <w:txbxContent>
                  <w:p w:rsidR="00342BBD" w:rsidRPr="00AD1D2A" w:rsidRDefault="00342BBD" w:rsidP="00252EE8">
                    <w:pPr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>Tahtaravelli</w:t>
                    </w:r>
                  </w:p>
                  <w:p w:rsidR="00342BBD" w:rsidRPr="00AD1D2A" w:rsidRDefault="00342BBD" w:rsidP="00252EE8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Text Box 60" o:spid="_x0000_s1084" type="#_x0000_t202" style="position:absolute;left:9812;top:9962;width:1800;height: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MuJ8IA&#10;AADcAAAADwAAAGRycy9kb3ducmV2LnhtbERPy4rCMBTdD/gP4QpuBk11xEc1iggz6M4Xur0017bY&#10;3NQkUzt/P1kMzPJw3st1ayrRkPOlZQXDQQKCOLO65FzB5fzZn4HwAVljZZkU/JCH9arztsRU2xcf&#10;qTmFXMQQ9ikqKEKoUyl9VpBBP7A1ceTu1hkMEbpcaoevGG4qOUqSiTRYcmwosKZtQdnj9G0UzMa7&#10;5ub3H4drNrlX8/A+bb6eTqlet90sQARqw7/4z73TCkbTOD+eiUd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8y4nwgAAANwAAAAPAAAAAAAAAAAAAAAAAJgCAABkcnMvZG93&#10;bnJldi54bWxQSwUGAAAAAAQABAD1AAAAhwMAAAAA&#10;">
              <v:textbox>
                <w:txbxContent>
                  <w:p w:rsidR="00342BBD" w:rsidRPr="00AD1D2A" w:rsidRDefault="00342BBD" w:rsidP="00252EE8">
                    <w:pPr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 xml:space="preserve">Gazoz </w:t>
                    </w:r>
                    <w:r w:rsidRPr="00AD1D2A">
                      <w:rPr>
                        <w:rFonts w:ascii="Century Gothic" w:hAnsi="Century Gothic"/>
                        <w:sz w:val="18"/>
                        <w:szCs w:val="18"/>
                      </w:rPr>
                      <w:t>açacağı</w:t>
                    </w:r>
                  </w:p>
                </w:txbxContent>
              </v:textbox>
            </v:shape>
          </v:group>
        </w:pict>
      </w:r>
    </w:p>
    <w:p w:rsidR="00342BBD" w:rsidRDefault="00342BBD" w:rsidP="00252EE8">
      <w:pPr>
        <w:rPr>
          <w:rFonts w:ascii="Segoe Print" w:hAnsi="Segoe Print"/>
          <w:b/>
          <w:color w:val="C00000"/>
        </w:rPr>
      </w:pPr>
    </w:p>
    <w:p w:rsidR="00342BBD" w:rsidRDefault="00342BBD" w:rsidP="00252EE8">
      <w:pPr>
        <w:rPr>
          <w:rFonts w:ascii="Segoe Print" w:hAnsi="Segoe Print"/>
          <w:b/>
          <w:color w:val="C00000"/>
        </w:rPr>
      </w:pPr>
    </w:p>
    <w:p w:rsidR="00342BBD" w:rsidRDefault="00342BBD" w:rsidP="00252EE8">
      <w:pPr>
        <w:rPr>
          <w:rFonts w:ascii="Segoe Print" w:hAnsi="Segoe Print"/>
          <w:b/>
          <w:color w:val="C00000"/>
        </w:rPr>
      </w:pPr>
    </w:p>
    <w:p w:rsidR="00342BBD" w:rsidRPr="00A747DA" w:rsidRDefault="00342BBD" w:rsidP="00252EE8">
      <w:pPr>
        <w:rPr>
          <w:rFonts w:ascii="Century Gothic" w:hAnsi="Century Gothic" w:cs="Tahoma"/>
          <w:b/>
          <w:color w:val="000000"/>
          <w:sz w:val="21"/>
          <w:szCs w:val="21"/>
        </w:rPr>
      </w:pPr>
    </w:p>
    <w:p w:rsidR="00342BBD" w:rsidRPr="00A747DA" w:rsidRDefault="00342BBD" w:rsidP="00A747DA">
      <w:pPr>
        <w:pStyle w:val="ListParagraph"/>
        <w:ind w:left="0"/>
        <w:rPr>
          <w:rFonts w:ascii="Comic Sans MS" w:hAnsi="Comic Sans MS" w:cs="Tahoma"/>
          <w:b/>
          <w:color w:val="000000"/>
          <w:sz w:val="18"/>
          <w:szCs w:val="18"/>
        </w:rPr>
      </w:pPr>
      <w:r w:rsidRPr="00A747DA">
        <w:rPr>
          <w:rFonts w:ascii="Comic Sans MS" w:hAnsi="Comic Sans MS" w:cs="Tahoma"/>
          <w:color w:val="000000"/>
          <w:sz w:val="18"/>
          <w:szCs w:val="18"/>
        </w:rPr>
        <w:t xml:space="preserve">Yukarıda yer alan kaldıraç tiplerini göz önünde bulundurarak </w:t>
      </w:r>
      <w:r w:rsidRPr="00A747DA">
        <w:rPr>
          <w:rFonts w:ascii="Comic Sans MS" w:hAnsi="Comic Sans MS" w:cs="Tahoma"/>
          <w:b/>
          <w:color w:val="000000"/>
          <w:sz w:val="18"/>
          <w:szCs w:val="18"/>
        </w:rPr>
        <w:t>verilen basit makine örneklerinin</w:t>
      </w:r>
      <w:r w:rsidRPr="00A747DA">
        <w:rPr>
          <w:rFonts w:ascii="Comic Sans MS" w:hAnsi="Comic Sans MS" w:cs="Tahoma"/>
          <w:color w:val="000000"/>
          <w:sz w:val="18"/>
          <w:szCs w:val="18"/>
        </w:rPr>
        <w:t xml:space="preserve"> </w:t>
      </w:r>
      <w:r w:rsidRPr="00A747DA">
        <w:rPr>
          <w:rFonts w:ascii="Comic Sans MS" w:hAnsi="Comic Sans MS" w:cs="Tahoma"/>
          <w:b/>
          <w:color w:val="000000"/>
          <w:sz w:val="18"/>
          <w:szCs w:val="18"/>
        </w:rPr>
        <w:t xml:space="preserve">hangi TİP kaldıraç olduğunu yazınız. </w:t>
      </w:r>
    </w:p>
    <w:p w:rsidR="00342BBD" w:rsidRPr="000E2F22" w:rsidRDefault="00342BBD" w:rsidP="000E2F22">
      <w:pPr>
        <w:rPr>
          <w:rFonts w:ascii="Comic Sans MS" w:hAnsi="Comic Sans MS" w:cs="Tahoma"/>
          <w:color w:val="000000"/>
          <w:sz w:val="21"/>
          <w:szCs w:val="21"/>
        </w:rPr>
      </w:pPr>
      <w:r>
        <w:rPr>
          <w:noProof/>
        </w:rPr>
        <w:pict>
          <v:group id="Grup 271" o:spid="_x0000_s1085" style="position:absolute;margin-left:303.55pt;margin-top:505.05pt;width:265.85pt;height:227.3pt;z-index:251664896" coordorigin="6295,6289" coordsize="5317,4546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">
            <v:shape id="Picture 62" o:spid="_x0000_s1086" type="#_x0000_t75" style="position:absolute;left:6572;top:6289;width:1027;height:1027;rotation:2531783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ZqEXFAAAA3AAAAA8AAABkcnMvZG93bnJldi54bWxEj0FrwkAUhO+C/2F5ghfRTSPYGF2lCBbp&#10;RZoWz8/saxKafRt3t5r++25B8DjMzDfMetubVlzJ+caygqdZAoK4tLrhSsHnx36agfABWWNrmRT8&#10;koftZjhYY67tjd/pWoRKRAj7HBXUIXS5lL6syaCf2Y44el/WGQxRukpqh7cIN61Mk2QhDTYcF2rs&#10;aFdT+V38GAWXZZVltJsUlJ7f5uf28uqO/qTUeNS/rEAE6sMjfG8ftIL0OYX/M/EIyM0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smahFxQAAANwAAAAPAAAAAAAAAAAAAAAA&#10;AJ8CAABkcnMvZG93bnJldi54bWxQSwUGAAAAAAQABAD3AAAAkQMAAAAA&#10;">
              <v:imagedata r:id="rId14" o:title=""/>
            </v:shape>
            <v:shape id="Picture 63" o:spid="_x0000_s1087" type="#_x0000_t75" style="position:absolute;left:8012;top:6289;width:1499;height:12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rGLLHAAAA3AAAAA8AAABkcnMvZG93bnJldi54bWxEj09rwkAUxO+FfoflCd7qRotGUjfSlop/&#10;btFS6O2RfU1Csm9DdqOxn94tCD0OM/MbZrUeTCPO1LnKsoLpJAJBnFtdcaHg87R5WoJwHlljY5kU&#10;XMnBOn18WGGi7YUzOh99IQKEXYIKSu/bREqXl2TQTWxLHLwf2xn0QXaF1B1eAtw0chZFC2mw4rBQ&#10;YkvvJeX1sTcKvn+/el/3p4+3eYbX5TY+7OP9QqnxaHh9AeFp8P/he3unFcziZ/g7E46ATG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yrGLLHAAAA3AAAAA8AAAAAAAAAAAAA&#10;AAAAnwIAAGRycy9kb3ducmV2LnhtbFBLBQYAAAAABAAEAPcAAACTAwAAAAA=&#10;">
              <v:imagedata r:id="rId15" o:title=""/>
            </v:shape>
            <v:shape id="Picture 64" o:spid="_x0000_s1088" type="#_x0000_t75" style="position:absolute;left:7832;top:8629;width:1993;height:14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etz/GAAAA3AAAAA8AAABkcnMvZG93bnJldi54bWxEj0FrAjEUhO9C/0N4BS+iWaW0sjWKiKJQ&#10;L1pRvD02z83Szcu6ieu2v74pFDwOM/MNM5m1thQN1b5wrGA4SEAQZ04XnCs4fK76YxA+IGssHZOC&#10;b/Iwmz51Jphqd+cdNfuQiwhhn6ICE0KVSukzQxb9wFXE0bu42mKIss6lrvEe4baUoyR5lRYLjgsG&#10;K1oYyr72N6ugmZ8+1ubizz/rzFQ9Xm6P26tXqvvczt9BBGrDI/zf3mgFo7cX+DsTj4Cc/g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1R63P8YAAADcAAAADwAAAAAAAAAAAAAA&#10;AACfAgAAZHJzL2Rvd25yZXYueG1sUEsFBgAAAAAEAAQA9wAAAJIDAAAAAA==&#10;">
              <v:imagedata r:id="rId16" o:title=""/>
              <o:lock v:ext="edit" cropping="t"/>
            </v:shape>
            <v:shape id="Picture 65" o:spid="_x0000_s1089" type="#_x0000_t75" style="position:absolute;left:9812;top:6289;width:1252;height:10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3n+inFAAAA3AAAAA8AAABkcnMvZG93bnJldi54bWxEj0FrwkAUhO9C/8PyCr2ZTVNqNWYVqRV6&#10;8WDsxdsj+0zS7r4N2TWm/75bEDwOM/MNU6xHa8RAvW8dK3hOUhDEldMt1wq+jrvpHIQPyBqNY1Lw&#10;Sx7Wq4dJgbl2Vz7QUIZaRAj7HBU0IXS5lL5qyKJPXEccvbPrLYYo+1rqHq8Rbo3M0nQmLbYcFxrs&#10;6L2h6qe8WAWjoc3H9jvzZveyPy66eTnIU6vU0+O4WYIINIZ7+Nb+1Aqyt1f4PxOPgFz9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t5/opxQAAANwAAAAPAAAAAAAAAAAAAAAA&#10;AJ8CAABkcnMvZG93bnJldi54bWxQSwUGAAAAAAQABAD3AAAAkQMAAAAA&#10;">
              <v:imagedata r:id="rId17" o:title=""/>
            </v:shape>
            <v:shape id="Picture 66" o:spid="_x0000_s1090" type="#_x0000_t75" style="position:absolute;left:9992;top:8673;width:1260;height:12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kdrTFAAAA3AAAAA8AAABkcnMvZG93bnJldi54bWxEj09rwkAUxO+C32F5gpeimwqNEl2lEZS2&#10;4sF/92f2mQSzb0N21bSfvlsoeBxm5jfMbNGaStypcaVlBa/DCARxZnXJuYLjYTWYgHAeWWNlmRR8&#10;k4PFvNuZYaLtg3d03/tcBAi7BBUU3teJlC4ryKAb2po4eBfbGPRBNrnUDT4C3FRyFEWxNFhyWCiw&#10;pmVB2XV/MwqW9cspffs8p4zay/XXZhdvf1Kl+r32fQrCU+uf4f/2h1YwGsfwdyYcATn/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ypHa0xQAAANwAAAAPAAAAAAAAAAAAAAAA&#10;AJ8CAABkcnMvZG93bnJldi54bWxQSwUGAAAAAAQABAD3AAAAkQMAAAAA&#10;">
              <v:imagedata r:id="rId18" o:title=""/>
            </v:shape>
            <v:shape id="Picture 67" o:spid="_x0000_s1091" type="#_x0000_t75" style="position:absolute;left:6572;top:8629;width:962;height:12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u1+XFAAAA3AAAAA8AAABkcnMvZG93bnJldi54bWxEj0FrwkAUhO+C/2F5Qi9SNw3BSOoqIli0&#10;t8ReentkX5PQ7NuQ3Zror3cLgsdh5pth1tvRtOJCvWssK3hbRCCIS6sbrhR8nQ+vKxDOI2tsLZOC&#10;KznYbqaTNWbaDpzTpfCVCCXsMlRQe99lUrqyJoNuYTvi4P3Y3qAPsq+k7nEI5aaVcRQtpcGGw0KN&#10;He1rKn+LP6MgXtp4SFbd/NQcb98fY97Gn8lBqZfZuHsH4Wn0z/CDPurApSn8nwlHQG7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pLtflxQAAANwAAAAPAAAAAAAAAAAAAAAA&#10;AJ8CAABkcnMvZG93bnJldi54bWxQSwUGAAAAAAQABAD3AAAAkQMAAAAA&#10;">
              <v:imagedata r:id="rId19" o:title=""/>
            </v:shape>
            <v:shape id="Text Box 68" o:spid="_x0000_s1092" type="#_x0000_t202" style="position:absolute;left:6295;top:7559;width:1604;height: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UiIcIA&#10;AADcAAAADwAAAGRycy9kb3ducmV2LnhtbERPy4rCMBTdD/gP4QpuBk11xEc1iggz6M4Xur0017bY&#10;3NQkUzt/P1kMzPJw3st1ayrRkPOlZQXDQQKCOLO65FzB5fzZn4HwAVljZZkU/JCH9arztsRU2xcf&#10;qTmFXMQQ9ikqKEKoUyl9VpBBP7A1ceTu1hkMEbpcaoevGG4qOUqSiTRYcmwosKZtQdnj9G0UzMa7&#10;5ub3H4drNrlX8/A+bb6eTqlet90sQARqw7/4z73TCkbTuDaeiUd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hSIhwgAAANwAAAAPAAAAAAAAAAAAAAAAAJgCAABkcnMvZG93&#10;bnJldi54bWxQSwUGAAAAAAQABAD1AAAAhwMAAAAA&#10;">
              <v:textbox>
                <w:txbxContent>
                  <w:p w:rsidR="00342BBD" w:rsidRPr="00AD1D2A" w:rsidRDefault="00342BBD" w:rsidP="006D3CCE">
                    <w:pPr>
                      <w:jc w:val="center"/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>Makas</w:t>
                    </w:r>
                  </w:p>
                  <w:p w:rsidR="00342BBD" w:rsidRPr="00AD1D2A" w:rsidRDefault="00342BBD" w:rsidP="006D3CCE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Text Box 69" o:spid="_x0000_s1093" type="#_x0000_t202" style="position:absolute;left:7993;top:7559;width:1604;height: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HusYA&#10;AADcAAAADwAAAGRycy9kb3ducmV2LnhtbESPW2sCMRSE34X+h3AKvoibrRUvW6OI0GLfrIp9PWzO&#10;XujmZE3Sdfvvm4LQx2FmvmFWm940oiPna8sKnpIUBHFudc2lgvPpdbwA4QOyxsYyKfghD5v1w2CF&#10;mbY3/qDuGEoRIewzVFCF0GZS+rwigz6xLXH0CusMhihdKbXDW4SbRk7SdCYN1hwXKmxpV1H+dfw2&#10;ChbTfffp358Pl3xWNMswmndvV6fU8LHfvoAI1If/8L291wom8yX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mHusYAAADcAAAADwAAAAAAAAAAAAAAAACYAgAAZHJz&#10;L2Rvd25yZXYueG1sUEsFBgAAAAAEAAQA9QAAAIsDAAAAAA==&#10;">
              <v:textbox>
                <w:txbxContent>
                  <w:p w:rsidR="00342BBD" w:rsidRPr="00AD1D2A" w:rsidRDefault="00342BBD" w:rsidP="006D3CCE">
                    <w:pPr>
                      <w:rPr>
                        <w:rFonts w:ascii="Century Gothic" w:hAnsi="Century Gothic"/>
                      </w:rPr>
                    </w:pPr>
                    <w:r w:rsidRPr="00AD1D2A">
                      <w:rPr>
                        <w:rFonts w:ascii="Century Gothic" w:hAnsi="Century Gothic"/>
                      </w:rPr>
                      <w:t>El arabası</w:t>
                    </w:r>
                  </w:p>
                  <w:p w:rsidR="00342BBD" w:rsidRPr="00AD1D2A" w:rsidRDefault="00342BBD" w:rsidP="006D3CCE">
                    <w:pPr>
                      <w:jc w:val="center"/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Text Box 70" o:spid="_x0000_s1094" type="#_x0000_t202" style="position:absolute;left:9694;top:7559;width:1751;height: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ZeAMIA&#10;AADcAAAADwAAAGRycy9kb3ducmV2LnhtbERPy2rCQBTdF/yH4RbcFJ2oRWN0lCIodueLdnvJXJPQ&#10;zJ10Zozx751FocvDeS/XnalFS85XlhWMhgkI4tzqigsFl/N2kILwAVljbZkUPMjDetV7WWKm7Z2P&#10;1J5CIWII+wwVlCE0mZQ+L8mgH9qGOHJX6wyGCF0htcN7DDe1HCfJVBqsODaU2NCmpPzndDMK0vd9&#10;++0/J4evfHqt5+Ft1u5+nVL91+5jASJQF/7Ff+69VjBO4/x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Jl4AwgAAANwAAAAPAAAAAAAAAAAAAAAAAJgCAABkcnMvZG93&#10;bnJldi54bWxQSwUGAAAAAAQABAD1AAAAhwMAAAAA&#10;">
              <v:textbox>
                <w:txbxContent>
                  <w:p w:rsidR="00342BBD" w:rsidRPr="00AD1D2A" w:rsidRDefault="00342BBD" w:rsidP="006D3CCE">
                    <w:pPr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>Şeker maşası</w:t>
                    </w:r>
                  </w:p>
                  <w:p w:rsidR="00342BBD" w:rsidRPr="00AD1D2A" w:rsidRDefault="00342BBD" w:rsidP="006D3CCE">
                    <w:pPr>
                      <w:rPr>
                        <w:rFonts w:ascii="Century Gothic" w:hAnsi="Century Gothic"/>
                      </w:rPr>
                    </w:pPr>
                  </w:p>
                  <w:p w:rsidR="00342BBD" w:rsidRPr="00AD1D2A" w:rsidRDefault="00342BBD" w:rsidP="006D3CCE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Text Box 71" o:spid="_x0000_s1095" type="#_x0000_t202" style="position:absolute;left:6338;top:9962;width:1604;height: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r7m8UA&#10;AADcAAAADwAAAGRycy9kb3ducmV2LnhtbESPQWvCQBSE70L/w/IKXqRutGJj6ipFsOitTUu9PrLP&#10;JDT7Nt1dY/z3riD0OMzMN8xy3ZtGdOR8bVnBZJyAIC6srrlU8P21fUpB+ICssbFMCi7kYb16GCwx&#10;0/bMn9TloRQRwj5DBVUIbSalLyoy6Me2JY7e0TqDIUpXSu3wHOGmkdMkmUuDNceFClvaVFT85iej&#10;IJ3tuoPfP3/8FPNjswijl+79zyk1fOzfXkEE6sN/+N7eaQXTdAK3M/EI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vubxQAAANwAAAAPAAAAAAAAAAAAAAAAAJgCAABkcnMv&#10;ZG93bnJldi54bWxQSwUGAAAAAAQABAD1AAAAigMAAAAA&#10;">
              <v:textbox>
                <w:txbxContent>
                  <w:p w:rsidR="00342BBD" w:rsidRPr="00AD1D2A" w:rsidRDefault="00342BBD" w:rsidP="006D3CCE">
                    <w:pPr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 xml:space="preserve">Ceviz </w:t>
                    </w:r>
                    <w:r w:rsidRPr="00AD1D2A">
                      <w:rPr>
                        <w:rFonts w:ascii="Century Gothic" w:hAnsi="Century Gothic"/>
                        <w:sz w:val="18"/>
                        <w:szCs w:val="18"/>
                      </w:rPr>
                      <w:t>kıracağı</w:t>
                    </w:r>
                  </w:p>
                  <w:p w:rsidR="00342BBD" w:rsidRPr="00AD1D2A" w:rsidRDefault="00342BBD" w:rsidP="006D3CCE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Text Box 72" o:spid="_x0000_s1096" type="#_x0000_t202" style="position:absolute;left:8073;top:9962;width:1604;height: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l7MUA&#10;AADcAAAADwAAAGRycy9kb3ducmV2LnhtbESPQWvCQBSE70L/w/IEL6KbpsXG6CpFsNibtdJeH9ln&#10;Esy+TXfXGP+9Wyj0OMzMN8xy3ZtGdOR8bVnB4zQBQVxYXXOp4Pi5nWQgfEDW2FgmBTfysF49DJaY&#10;a3vlD+oOoRQRwj5HBVUIbS6lLyoy6Ke2JY7eyTqDIUpXSu3wGuGmkWmSzKTBmuNChS1tKirOh4tR&#10;kD3vum///rT/KmanZh7GL93bj1NqNOxfFyAC9eE//NfeaQVplsLvmXgE5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GXsxQAAANwAAAAPAAAAAAAAAAAAAAAAAJgCAABkcnMv&#10;ZG93bnJldi54bWxQSwUGAAAAAAQABAD1AAAAigMAAAAA&#10;">
              <v:textbox>
                <w:txbxContent>
                  <w:p w:rsidR="00342BBD" w:rsidRPr="00AD1D2A" w:rsidRDefault="00342BBD" w:rsidP="006D3CCE">
                    <w:pPr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>Tahtaravelli</w:t>
                    </w:r>
                  </w:p>
                  <w:p w:rsidR="00342BBD" w:rsidRPr="00AD1D2A" w:rsidRDefault="00342BBD" w:rsidP="006D3CCE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Text Box 73" o:spid="_x0000_s1097" type="#_x0000_t202" style="position:absolute;left:9812;top:9962;width:1800;height: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TAd8UA&#10;AADcAAAADwAAAGRycy9kb3ducmV2LnhtbESPQWvCQBSE74X+h+UVvJS6qRYbo6uI0KI3m5Z6fWSf&#10;STD7Nt1dY/z3rlDwOMzMN8x82ZtGdOR8bVnB6zABQVxYXXOp4Of74yUF4QOyxsYyKbiQh+Xi8WGO&#10;mbZn/qIuD6WIEPYZKqhCaDMpfVGRQT+0LXH0DtYZDFG6UmqH5wg3jRwlyUQarDkuVNjSuqLimJ+M&#10;gvRt0+39drz7LSaHZhqe37vPP6fU4KlfzUAE6sM9/N/eaAWjdAy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9MB3xQAAANwAAAAPAAAAAAAAAAAAAAAAAJgCAABkcnMv&#10;ZG93bnJldi54bWxQSwUGAAAAAAQABAD1AAAAigMAAAAA&#10;">
              <v:textbox>
                <w:txbxContent>
                  <w:p w:rsidR="00342BBD" w:rsidRPr="00AD1D2A" w:rsidRDefault="00342BBD" w:rsidP="006D3CCE">
                    <w:pPr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 xml:space="preserve">Gazoz </w:t>
                    </w:r>
                    <w:r w:rsidRPr="00AD1D2A">
                      <w:rPr>
                        <w:rFonts w:ascii="Century Gothic" w:hAnsi="Century Gothic"/>
                        <w:sz w:val="18"/>
                        <w:szCs w:val="18"/>
                      </w:rPr>
                      <w:t>açacağı</w:t>
                    </w:r>
                  </w:p>
                </w:txbxContent>
              </v:textbox>
            </v:shape>
          </v:group>
        </w:pict>
      </w:r>
    </w:p>
    <w:p w:rsidR="00342BBD" w:rsidRPr="000E2F22" w:rsidRDefault="00342BBD" w:rsidP="000C332E">
      <w:pPr>
        <w:pStyle w:val="NoSpacing"/>
        <w:rPr>
          <w:rFonts w:ascii="Comic Sans MS" w:hAnsi="Comic Sans MS"/>
          <w:b/>
          <w:sz w:val="18"/>
          <w:szCs w:val="18"/>
        </w:rPr>
      </w:pPr>
      <w:r w:rsidRPr="000E2F22">
        <w:rPr>
          <w:rFonts w:ascii="Comic Sans MS" w:hAnsi="Comic Sans MS"/>
          <w:b/>
          <w:sz w:val="18"/>
          <w:szCs w:val="18"/>
        </w:rPr>
        <w:t>5) Aşağıdaki makara sistemlerinde kuvvetleri hesaplayınız.</w:t>
      </w: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Resim 285" o:spid="_x0000_s1098" type="#_x0000_t75" style="position:absolute;margin-left:20.5pt;margin-top:.9pt;width:135pt;height:113.25pt;z-index:-251649536;visibility:visible">
            <v:imagedata r:id="rId20" o:title="" grayscale="t"/>
          </v:shape>
        </w:pict>
      </w: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Pr="000E2F22" w:rsidRDefault="00342BBD" w:rsidP="000C332E">
      <w:pPr>
        <w:pStyle w:val="NoSpacing"/>
        <w:rPr>
          <w:rFonts w:ascii="Comic Sans MS" w:hAnsi="Comic Sans MS"/>
          <w:b/>
          <w:sz w:val="18"/>
          <w:szCs w:val="18"/>
        </w:rPr>
      </w:pPr>
      <w:r w:rsidRPr="000E2F22">
        <w:rPr>
          <w:rFonts w:ascii="Comic Sans MS" w:hAnsi="Comic Sans MS"/>
          <w:b/>
          <w:sz w:val="18"/>
          <w:szCs w:val="18"/>
        </w:rPr>
        <w:t>6) A dişlisi 1 yönünde 9 tur dönerse B ve C dişlileri hangi yönlerde kaçar tur dönerler?</w:t>
      </w: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Resim 286" o:spid="_x0000_s1099" type="#_x0000_t75" style="position:absolute;margin-left:4.4pt;margin-top:4.95pt;width:170.25pt;height:90pt;z-index:-251648512;visibility:visible">
            <v:imagedata r:id="rId21" o:title="" grayscale="t"/>
          </v:shape>
        </w:pict>
      </w: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p w:rsidR="00342BBD" w:rsidRPr="000C332E" w:rsidRDefault="00342BBD" w:rsidP="000C332E">
      <w:pPr>
        <w:pStyle w:val="NoSpacing"/>
        <w:rPr>
          <w:rFonts w:ascii="Comic Sans MS" w:hAnsi="Comic Sans MS"/>
          <w:sz w:val="18"/>
          <w:szCs w:val="18"/>
        </w:rPr>
      </w:pPr>
    </w:p>
    <w:sectPr w:rsidR="00342BBD" w:rsidRPr="000C332E" w:rsidSect="00943930">
      <w:type w:val="continuous"/>
      <w:pgSz w:w="11906" w:h="16838"/>
      <w:pgMar w:top="568" w:right="566" w:bottom="568" w:left="709" w:header="708" w:footer="708" w:gutter="0"/>
      <w:cols w:num="3" w:sep="1" w:space="21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B24D2"/>
    <w:multiLevelType w:val="hybridMultilevel"/>
    <w:tmpl w:val="BE1489D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A4E25B0"/>
    <w:multiLevelType w:val="hybridMultilevel"/>
    <w:tmpl w:val="AB22AAC0"/>
    <w:lvl w:ilvl="0" w:tplc="16CE526C">
      <w:start w:val="1"/>
      <w:numFmt w:val="upperLetter"/>
      <w:lvlText w:val="%1)"/>
      <w:lvlJc w:val="left"/>
      <w:pPr>
        <w:ind w:left="502" w:hanging="360"/>
      </w:pPr>
      <w:rPr>
        <w:rFonts w:ascii="Comic Sans MS" w:hAnsi="Comic Sans MS" w:cs="Times New Roman" w:hint="default"/>
        <w:b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FB6EB6"/>
    <w:multiLevelType w:val="hybridMultilevel"/>
    <w:tmpl w:val="AB0A53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60D"/>
    <w:rsid w:val="0004170D"/>
    <w:rsid w:val="000855CF"/>
    <w:rsid w:val="00091AFD"/>
    <w:rsid w:val="000A560D"/>
    <w:rsid w:val="000C05EF"/>
    <w:rsid w:val="000C332E"/>
    <w:rsid w:val="000E2F22"/>
    <w:rsid w:val="00183FE0"/>
    <w:rsid w:val="002147BD"/>
    <w:rsid w:val="00252EE8"/>
    <w:rsid w:val="00342BBD"/>
    <w:rsid w:val="0035454E"/>
    <w:rsid w:val="00423F10"/>
    <w:rsid w:val="0042704B"/>
    <w:rsid w:val="004C12E5"/>
    <w:rsid w:val="004C4AE0"/>
    <w:rsid w:val="0058339D"/>
    <w:rsid w:val="00645A58"/>
    <w:rsid w:val="006B057B"/>
    <w:rsid w:val="006D3CCE"/>
    <w:rsid w:val="008649A0"/>
    <w:rsid w:val="00902560"/>
    <w:rsid w:val="00943930"/>
    <w:rsid w:val="009A3445"/>
    <w:rsid w:val="009D67A1"/>
    <w:rsid w:val="00A747DA"/>
    <w:rsid w:val="00AD1D2A"/>
    <w:rsid w:val="00AE4D28"/>
    <w:rsid w:val="00B3523B"/>
    <w:rsid w:val="00B8098D"/>
    <w:rsid w:val="00BC470E"/>
    <w:rsid w:val="00DF764F"/>
    <w:rsid w:val="00E158C0"/>
    <w:rsid w:val="00ED1001"/>
    <w:rsid w:val="00FF4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0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A56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A56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560D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423F1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0C332E"/>
    <w:rPr>
      <w:rFonts w:ascii="Times New Roman" w:eastAsia="Times New Roman" w:hAnsi="Times New Roman"/>
      <w:sz w:val="24"/>
      <w:szCs w:val="24"/>
    </w:rPr>
  </w:style>
  <w:style w:type="character" w:customStyle="1" w:styleId="FontStyle27">
    <w:name w:val="Font Style27"/>
    <w:basedOn w:val="DefaultParagraphFont"/>
    <w:uiPriority w:val="99"/>
    <w:rsid w:val="000C332E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206</TotalTime>
  <Pages>1</Pages>
  <Words>200</Words>
  <Characters>1145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fatih</cp:lastModifiedBy>
  <cp:revision>4</cp:revision>
  <cp:lastPrinted>2014-12-23T19:59:00Z</cp:lastPrinted>
  <dcterms:created xsi:type="dcterms:W3CDTF">2014-12-23T17:22:00Z</dcterms:created>
  <dcterms:modified xsi:type="dcterms:W3CDTF">2015-01-05T19:56:00Z</dcterms:modified>
</cp:coreProperties>
</file>